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5C54A7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BF6857">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98755A">
        <w:rPr>
          <w:b/>
          <w:bCs/>
          <w:i/>
          <w:noProof/>
          <w:sz w:val="28"/>
        </w:rPr>
        <w:t>0</w:t>
      </w:r>
      <w:r w:rsidR="0027563B">
        <w:rPr>
          <w:b/>
          <w:bCs/>
          <w:i/>
          <w:noProof/>
          <w:sz w:val="28"/>
        </w:rPr>
        <w:t>9766</w:t>
      </w:r>
    </w:p>
    <w:p w14:paraId="06EFB710" w14:textId="35A76FD3"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BF6857">
        <w:rPr>
          <w:b/>
          <w:noProof/>
          <w:sz w:val="24"/>
        </w:rPr>
        <w:t>02</w:t>
      </w:r>
      <w:r w:rsidR="00324A06" w:rsidRPr="00800E83">
        <w:rPr>
          <w:b/>
          <w:noProof/>
          <w:sz w:val="24"/>
        </w:rPr>
        <w:t xml:space="preserve"> </w:t>
      </w:r>
      <w:r w:rsidR="00324A06">
        <w:rPr>
          <w:b/>
          <w:noProof/>
          <w:sz w:val="24"/>
        </w:rPr>
        <w:t>–</w:t>
      </w:r>
      <w:r w:rsidR="00324A06" w:rsidRPr="00800E83">
        <w:rPr>
          <w:b/>
          <w:noProof/>
          <w:sz w:val="24"/>
        </w:rPr>
        <w:t xml:space="preserve"> </w:t>
      </w:r>
      <w:r w:rsidR="00BF6857">
        <w:rPr>
          <w:b/>
          <w:noProof/>
          <w:sz w:val="24"/>
        </w:rPr>
        <w:t>13</w:t>
      </w:r>
      <w:r w:rsidR="00324A06">
        <w:rPr>
          <w:b/>
          <w:noProof/>
          <w:sz w:val="24"/>
        </w:rPr>
        <w:t xml:space="preserve"> </w:t>
      </w:r>
      <w:r w:rsidR="00BF6857">
        <w:rPr>
          <w:b/>
          <w:noProof/>
          <w:sz w:val="24"/>
        </w:rPr>
        <w:t>November</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A0587C9" w:rsidR="001E41F3" w:rsidRPr="00410371" w:rsidRDefault="003C3BF0" w:rsidP="00E13F3D">
            <w:pPr>
              <w:pStyle w:val="CRCoverPage"/>
              <w:spacing w:after="0"/>
              <w:jc w:val="right"/>
              <w:rPr>
                <w:b/>
                <w:noProof/>
                <w:sz w:val="28"/>
              </w:rPr>
            </w:pPr>
            <w:r>
              <w:rPr>
                <w:b/>
                <w:noProof/>
                <w:sz w:val="28"/>
              </w:rPr>
              <w:t>3</w:t>
            </w:r>
            <w:r w:rsidR="00A51FF5">
              <w:rPr>
                <w:b/>
                <w:noProof/>
                <w:sz w:val="28"/>
              </w:rPr>
              <w:t>7</w:t>
            </w:r>
            <w:r>
              <w:rPr>
                <w:b/>
                <w:noProof/>
                <w:sz w:val="28"/>
              </w:rPr>
              <w:t>.3</w:t>
            </w:r>
            <w:r w:rsidR="00A51FF5">
              <w:rPr>
                <w:b/>
                <w:noProof/>
                <w:sz w:val="28"/>
              </w:rPr>
              <w:t>4</w:t>
            </w:r>
            <w:r>
              <w:rPr>
                <w:b/>
                <w:noProof/>
                <w:sz w:val="28"/>
              </w:rPr>
              <w:t>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5B18B5F" w:rsidR="001E41F3" w:rsidRPr="00410371" w:rsidRDefault="0098755A" w:rsidP="00547111">
            <w:pPr>
              <w:pStyle w:val="CRCoverPage"/>
              <w:spacing w:after="0"/>
              <w:rPr>
                <w:noProof/>
              </w:rPr>
            </w:pPr>
            <w:r>
              <w:rPr>
                <w:b/>
                <w:noProof/>
                <w:sz w:val="28"/>
              </w:rPr>
              <w:t>0220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82BE09D" w:rsidR="001E41F3" w:rsidRPr="00410371" w:rsidRDefault="00507E52"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CBFFFC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5468C">
              <w:fldChar w:fldCharType="begin"/>
            </w:r>
            <w:r w:rsidR="0065468C">
              <w:instrText>DOCPROPERTY  Version  \* MERGEFORMAT</w:instrText>
            </w:r>
            <w:r w:rsidR="0065468C">
              <w:fldChar w:fldCharType="separate"/>
            </w:r>
            <w:r w:rsidR="003C3BF0">
              <w:rPr>
                <w:b/>
                <w:noProof/>
                <w:sz w:val="28"/>
              </w:rPr>
              <w:t>16</w:t>
            </w:r>
            <w:r w:rsidR="002807BD">
              <w:rPr>
                <w:b/>
                <w:noProof/>
                <w:sz w:val="28"/>
              </w:rPr>
              <w:t>.</w:t>
            </w:r>
            <w:r w:rsidR="00507E52">
              <w:rPr>
                <w:b/>
                <w:noProof/>
                <w:sz w:val="28"/>
              </w:rPr>
              <w:t>3</w:t>
            </w:r>
            <w:r w:rsidR="002807BD">
              <w:rPr>
                <w:b/>
                <w:noProof/>
                <w:sz w:val="28"/>
              </w:rPr>
              <w:t>.</w:t>
            </w:r>
            <w:r w:rsidR="003C3BF0">
              <w:rPr>
                <w:b/>
                <w:noProof/>
                <w:sz w:val="28"/>
              </w:rPr>
              <w:t>0</w:t>
            </w:r>
            <w:r w:rsidR="0065468C">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73C77D5" w:rsidR="00F25D98" w:rsidRDefault="0098755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CDE252" w:rsidR="00F25D98" w:rsidRDefault="0098755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B74A3A" w:rsidR="001E41F3" w:rsidRDefault="0098755A" w:rsidP="00A51FF5">
            <w:pPr>
              <w:pStyle w:val="CRCoverPage"/>
              <w:spacing w:before="20" w:after="20"/>
              <w:rPr>
                <w:noProof/>
              </w:rPr>
            </w:pPr>
            <w:r>
              <w:rPr>
                <w:noProof/>
              </w:rPr>
              <w:t xml:space="preserve"> </w:t>
            </w:r>
            <w:r w:rsidR="0027563B" w:rsidRPr="0027563B">
              <w:rPr>
                <w:noProof/>
              </w:rPr>
              <w:t>Corrections to CPC with and without SRB3 involved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0F67B17"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AA0769">
              <w:rPr>
                <w:noProof/>
              </w:rPr>
              <w:t xml:space="preserve">, </w:t>
            </w:r>
            <w:r w:rsidR="00AA0769" w:rsidRPr="00AA0769">
              <w:rPr>
                <w:noProof/>
              </w:rPr>
              <w:t>ZTE Corporation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0488BDA" w:rsidR="001E41F3" w:rsidRDefault="00A51FF5" w:rsidP="00324A06">
            <w:pPr>
              <w:pStyle w:val="CRCoverPage"/>
              <w:spacing w:before="20" w:after="20"/>
              <w:ind w:left="100"/>
              <w:rPr>
                <w:noProof/>
              </w:rPr>
            </w:pPr>
            <w:r>
              <w:rPr>
                <w:noProof/>
              </w:rPr>
              <w:t>NR_Mob_enh-Cor</w:t>
            </w:r>
            <w:bookmarkStart w:id="1" w:name="_GoBack"/>
            <w:bookmarkEnd w:id="1"/>
            <w:r>
              <w:rPr>
                <w:noProof/>
              </w:rPr>
              <w:t>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A6DD9D2" w:rsidR="001E41F3" w:rsidRDefault="00324A06" w:rsidP="00324A06">
            <w:pPr>
              <w:pStyle w:val="CRCoverPage"/>
              <w:spacing w:before="20" w:after="20"/>
              <w:ind w:left="100"/>
              <w:rPr>
                <w:noProof/>
              </w:rPr>
            </w:pPr>
            <w:r>
              <w:t>20</w:t>
            </w:r>
            <w:r w:rsidR="007066A2">
              <w:t>20</w:t>
            </w:r>
            <w:r>
              <w:t>-</w:t>
            </w:r>
            <w:r w:rsidR="00507E52">
              <w:t>1</w:t>
            </w:r>
            <w:r w:rsidR="00C17373">
              <w:t>0</w:t>
            </w:r>
            <w:r w:rsidR="00B73DB2">
              <w:t>-</w:t>
            </w:r>
            <w:r w:rsidR="00C17373">
              <w:t>2</w:t>
            </w:r>
            <w:r w:rsidR="00507E52">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072BDAD" w:rsidR="001E41F3" w:rsidRDefault="00B73DB2"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A5CDDCA" w:rsidR="001E41F3" w:rsidRDefault="0065468C" w:rsidP="00324A06">
            <w:pPr>
              <w:pStyle w:val="CRCoverPage"/>
              <w:spacing w:before="20" w:after="20"/>
              <w:ind w:left="100"/>
              <w:rPr>
                <w:noProof/>
              </w:rPr>
            </w:pPr>
            <w:r>
              <w:fldChar w:fldCharType="begin"/>
            </w:r>
            <w:r>
              <w:instrText>DOCPROPERTY  Release  \* MERGEFORMAT</w:instrText>
            </w:r>
            <w:r>
              <w:fldChar w:fldCharType="separate"/>
            </w:r>
            <w:r w:rsidR="00D24991">
              <w:rPr>
                <w:noProof/>
              </w:rPr>
              <w:t>Rel</w:t>
            </w:r>
            <w:r w:rsidR="00A27479">
              <w:rPr>
                <w:noProof/>
              </w:rPr>
              <w:t>-</w:t>
            </w:r>
            <w:r>
              <w:rPr>
                <w:noProof/>
              </w:rPr>
              <w:fldChar w:fldCharType="end"/>
            </w:r>
            <w:r w:rsidR="00B73DB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BE5F4" w14:textId="71ACB7B5" w:rsidR="00654845" w:rsidRDefault="00A51FF5" w:rsidP="00A51FF5">
            <w:pPr>
              <w:pStyle w:val="CRCoverPage"/>
              <w:spacing w:before="20" w:after="80"/>
              <w:ind w:left="102"/>
              <w:rPr>
                <w:noProof/>
              </w:rPr>
            </w:pPr>
            <w:r>
              <w:rPr>
                <w:noProof/>
              </w:rPr>
              <w:t>The following agreements have been made in Rel-16 NR MobEnh WI regarding CPC</w:t>
            </w:r>
            <w:r w:rsidR="00654845">
              <w:rPr>
                <w:noProof/>
              </w:rPr>
              <w:t>.</w:t>
            </w:r>
          </w:p>
          <w:p w14:paraId="4D841BA0" w14:textId="3A4098E3" w:rsidR="00A51FF5" w:rsidRDefault="00654845" w:rsidP="00A51FF5">
            <w:pPr>
              <w:pStyle w:val="CRCoverPage"/>
              <w:spacing w:before="20" w:after="80"/>
              <w:ind w:left="102"/>
              <w:rPr>
                <w:noProof/>
              </w:rPr>
            </w:pPr>
            <w:r>
              <w:rPr>
                <w:noProof/>
              </w:rPr>
              <w:t>F</w:t>
            </w:r>
            <w:r w:rsidR="0093256F">
              <w:rPr>
                <w:noProof/>
              </w:rPr>
              <w:t>or SRB1:</w:t>
            </w:r>
          </w:p>
          <w:tbl>
            <w:tblPr>
              <w:tblStyle w:val="TableGrid"/>
              <w:tblW w:w="0" w:type="auto"/>
              <w:tblInd w:w="102" w:type="dxa"/>
              <w:tblLayout w:type="fixed"/>
              <w:tblLook w:val="04A0" w:firstRow="1" w:lastRow="0" w:firstColumn="1" w:lastColumn="0" w:noHBand="0" w:noVBand="1"/>
            </w:tblPr>
            <w:tblGrid>
              <w:gridCol w:w="6852"/>
            </w:tblGrid>
            <w:tr w:rsidR="00BB65C8" w14:paraId="46DA6831" w14:textId="77777777" w:rsidTr="00BB65C8">
              <w:tc>
                <w:tcPr>
                  <w:tcW w:w="6852" w:type="dxa"/>
                </w:tcPr>
                <w:p w14:paraId="35F9B497" w14:textId="77777777" w:rsidR="00BB65C8" w:rsidRDefault="00BB65C8" w:rsidP="00BB65C8">
                  <w:pPr>
                    <w:pStyle w:val="CRCoverPage"/>
                    <w:spacing w:before="20" w:after="80"/>
                    <w:ind w:left="102"/>
                    <w:rPr>
                      <w:noProof/>
                    </w:rPr>
                  </w:pPr>
                  <w:r w:rsidRPr="0093256F">
                    <w:rPr>
                      <w:noProof/>
                    </w:rPr>
                    <w:t xml:space="preserve">6) If SRB3 is not configured, the </w:t>
                  </w:r>
                  <w:r w:rsidRPr="0093256F">
                    <w:rPr>
                      <w:noProof/>
                      <w:highlight w:val="yellow"/>
                    </w:rPr>
                    <w:t>UE first informs the MN that the message has been received</w:t>
                  </w:r>
                  <w:r w:rsidRPr="0093256F">
                    <w:rPr>
                      <w:noProof/>
                    </w:rPr>
                    <w:t xml:space="preserve">. Then the UE needs to provide the </w:t>
                  </w:r>
                  <w:r w:rsidRPr="0093256F">
                    <w:rPr>
                      <w:noProof/>
                      <w:highlight w:val="yellow"/>
                    </w:rPr>
                    <w:t>CPC complete message to the SN via the MN upon CPC execution</w:t>
                  </w:r>
                  <w:r w:rsidRPr="0093256F">
                    <w:rPr>
                      <w:noProof/>
                    </w:rPr>
                    <w:t>.</w:t>
                  </w:r>
                </w:p>
                <w:p w14:paraId="4791E1B1" w14:textId="77777777" w:rsidR="00BB65C8" w:rsidRDefault="00BB65C8" w:rsidP="00BB65C8">
                  <w:pPr>
                    <w:pStyle w:val="CRCoverPage"/>
                    <w:spacing w:before="20" w:after="80"/>
                    <w:ind w:left="102"/>
                    <w:rPr>
                      <w:noProof/>
                    </w:rPr>
                  </w:pPr>
                  <w:r>
                    <w:rPr>
                      <w:noProof/>
                    </w:rPr>
                    <w:t xml:space="preserve">S1_2: As in legacy PSCell change, </w:t>
                  </w:r>
                  <w:r w:rsidRPr="0093256F">
                    <w:rPr>
                      <w:noProof/>
                      <w:highlight w:val="yellow"/>
                    </w:rPr>
                    <w:t>the UE sends RRCReconfigurationComplete to the MN at execution of CPC</w:t>
                  </w:r>
                  <w:r>
                    <w:rPr>
                      <w:noProof/>
                    </w:rPr>
                    <w:t xml:space="preserve"> when no SRB3 is configured and the MN informs the SN. i.e the complete message to MN includes an embedded complete message to the SN.</w:t>
                  </w:r>
                </w:p>
                <w:p w14:paraId="428C1F2A" w14:textId="77777777" w:rsidR="00BB65C8" w:rsidRDefault="00BB65C8" w:rsidP="00BB65C8">
                  <w:pPr>
                    <w:pStyle w:val="CRCoverPage"/>
                    <w:spacing w:before="20" w:after="80"/>
                    <w:ind w:left="102"/>
                    <w:rPr>
                      <w:noProof/>
                    </w:rPr>
                  </w:pPr>
                  <w:r>
                    <w:rPr>
                      <w:noProof/>
                    </w:rPr>
                    <w:t xml:space="preserve">S1_3: The </w:t>
                  </w:r>
                  <w:r w:rsidRPr="0093256F">
                    <w:rPr>
                      <w:noProof/>
                      <w:highlight w:val="yellow"/>
                    </w:rPr>
                    <w:t>UE sends RRCReconfigurationComplete to the MN at configuration of CPC</w:t>
                  </w:r>
                  <w:r>
                    <w:rPr>
                      <w:noProof/>
                    </w:rPr>
                    <w:t xml:space="preserve"> when no SRB3 is configured and the MN informs the SN. i.e. the complete message to the MN includes an embedded complete message to the SN.</w:t>
                  </w:r>
                </w:p>
                <w:p w14:paraId="14945C43" w14:textId="77777777" w:rsidR="00BB65C8" w:rsidRDefault="00BB65C8" w:rsidP="00BB65C8">
                  <w:pPr>
                    <w:pStyle w:val="CRCoverPage"/>
                    <w:spacing w:before="20" w:after="80"/>
                    <w:ind w:left="102"/>
                    <w:rPr>
                      <w:noProof/>
                    </w:rPr>
                  </w:pPr>
                  <w:r w:rsidRPr="00B11B97">
                    <w:rPr>
                      <w:noProof/>
                    </w:rPr>
                    <w:t>7</w:t>
                  </w:r>
                  <w:r w:rsidRPr="00B11B97">
                    <w:rPr>
                      <w:noProof/>
                    </w:rPr>
                    <w:tab/>
                    <w:t xml:space="preserve">Use ULInformationTransferMRDC instead of RRCReconfigurationComplete message to </w:t>
                  </w:r>
                  <w:r w:rsidRPr="00B11B97">
                    <w:rPr>
                      <w:noProof/>
                      <w:highlight w:val="yellow"/>
                    </w:rPr>
                    <w:t>inform the network of CPC execution</w:t>
                  </w:r>
                  <w:r w:rsidRPr="00B11B97">
                    <w:rPr>
                      <w:noProof/>
                    </w:rPr>
                    <w:t xml:space="preserve"> when no SRB3 is configured and the MN informs the SN, i.e. ULInformationTransferMRDC message to MN includes an embedded RRCReconfigurationComplete message to the SN. This applies to both NR MN and LTE MN. (change of previous agreement).</w:t>
                  </w:r>
                </w:p>
                <w:p w14:paraId="7D552787" w14:textId="77777777" w:rsidR="00BB65C8" w:rsidRDefault="00BB65C8" w:rsidP="00A51FF5">
                  <w:pPr>
                    <w:pStyle w:val="CRCoverPage"/>
                    <w:spacing w:before="20" w:after="80"/>
                    <w:rPr>
                      <w:noProof/>
                    </w:rPr>
                  </w:pPr>
                </w:p>
              </w:tc>
            </w:tr>
          </w:tbl>
          <w:p w14:paraId="655205ED" w14:textId="4351AFBF" w:rsidR="0093256F" w:rsidRDefault="0093256F" w:rsidP="00BB65C8">
            <w:pPr>
              <w:pStyle w:val="CRCoverPage"/>
              <w:spacing w:before="20" w:after="80"/>
              <w:rPr>
                <w:noProof/>
              </w:rPr>
            </w:pPr>
          </w:p>
          <w:p w14:paraId="2FD0002A" w14:textId="1DE84C0E" w:rsidR="0093256F" w:rsidRDefault="0093256F" w:rsidP="00A51FF5">
            <w:pPr>
              <w:pStyle w:val="CRCoverPage"/>
              <w:spacing w:before="20" w:after="80"/>
              <w:ind w:left="102"/>
              <w:rPr>
                <w:noProof/>
              </w:rPr>
            </w:pPr>
            <w:r>
              <w:rPr>
                <w:noProof/>
              </w:rPr>
              <w:t>For SRB3:</w:t>
            </w:r>
          </w:p>
          <w:tbl>
            <w:tblPr>
              <w:tblStyle w:val="TableGrid"/>
              <w:tblW w:w="0" w:type="auto"/>
              <w:tblInd w:w="102" w:type="dxa"/>
              <w:tblLayout w:type="fixed"/>
              <w:tblLook w:val="04A0" w:firstRow="1" w:lastRow="0" w:firstColumn="1" w:lastColumn="0" w:noHBand="0" w:noVBand="1"/>
            </w:tblPr>
            <w:tblGrid>
              <w:gridCol w:w="6852"/>
            </w:tblGrid>
            <w:tr w:rsidR="00BB65C8" w14:paraId="3CC879D6" w14:textId="77777777" w:rsidTr="00BB65C8">
              <w:tc>
                <w:tcPr>
                  <w:tcW w:w="6852" w:type="dxa"/>
                </w:tcPr>
                <w:p w14:paraId="4635F75F" w14:textId="77777777" w:rsidR="00BB65C8" w:rsidRDefault="00BB65C8" w:rsidP="00BB65C8">
                  <w:pPr>
                    <w:pStyle w:val="CRCoverPage"/>
                    <w:spacing w:before="20" w:after="80"/>
                    <w:ind w:left="102"/>
                    <w:rPr>
                      <w:noProof/>
                    </w:rPr>
                  </w:pPr>
                  <w:r w:rsidRPr="0093256F">
                    <w:rPr>
                      <w:noProof/>
                    </w:rPr>
                    <w:t>1</w:t>
                  </w:r>
                  <w:r w:rsidRPr="0093256F">
                    <w:rPr>
                      <w:noProof/>
                    </w:rPr>
                    <w:tab/>
                    <w:t xml:space="preserve">The </w:t>
                  </w:r>
                  <w:r w:rsidRPr="00B11B97">
                    <w:rPr>
                      <w:noProof/>
                      <w:highlight w:val="yellow"/>
                    </w:rPr>
                    <w:t>UE does not inform the MN</w:t>
                  </w:r>
                  <w:r w:rsidRPr="0093256F">
                    <w:rPr>
                      <w:noProof/>
                    </w:rPr>
                    <w:t xml:space="preserve"> when </w:t>
                  </w:r>
                  <w:r w:rsidRPr="00B11B97">
                    <w:rPr>
                      <w:noProof/>
                      <w:highlight w:val="yellow"/>
                    </w:rPr>
                    <w:t>CPC execution condition is fulfilled</w:t>
                  </w:r>
                  <w:r w:rsidRPr="0093256F">
                    <w:rPr>
                      <w:noProof/>
                    </w:rPr>
                    <w:t xml:space="preserve"> and the UE starts executing CPC, when CPC configuration is provided over SRB3.</w:t>
                  </w:r>
                </w:p>
                <w:p w14:paraId="2878C91F" w14:textId="3696AD5B" w:rsidR="00BB65C8" w:rsidRDefault="00BB65C8" w:rsidP="00BB65C8">
                  <w:pPr>
                    <w:pStyle w:val="CRCoverPage"/>
                    <w:spacing w:before="20" w:after="80"/>
                    <w:ind w:left="102"/>
                    <w:rPr>
                      <w:noProof/>
                    </w:rPr>
                  </w:pPr>
                  <w:r w:rsidRPr="0093256F">
                    <w:rPr>
                      <w:noProof/>
                    </w:rPr>
                    <w:lastRenderedPageBreak/>
                    <w:t>7</w:t>
                  </w:r>
                  <w:r w:rsidRPr="0093256F">
                    <w:rPr>
                      <w:noProof/>
                    </w:rPr>
                    <w:tab/>
                    <w:t xml:space="preserve">In case of SRB3, the UE </w:t>
                  </w:r>
                  <w:r w:rsidRPr="00B11B97">
                    <w:rPr>
                      <w:noProof/>
                      <w:highlight w:val="yellow"/>
                    </w:rPr>
                    <w:t>does not send a CPC (RRC Reconfiguration</w:t>
                  </w:r>
                  <w:r w:rsidRPr="0093256F">
                    <w:rPr>
                      <w:noProof/>
                    </w:rPr>
                    <w:t xml:space="preserve">) complete message </w:t>
                  </w:r>
                  <w:r w:rsidRPr="00B11B97">
                    <w:rPr>
                      <w:noProof/>
                      <w:highlight w:val="yellow"/>
                    </w:rPr>
                    <w:t>to the source PSCell (SN</w:t>
                  </w:r>
                  <w:r w:rsidRPr="0093256F">
                    <w:rPr>
                      <w:noProof/>
                    </w:rPr>
                    <w:t>) upon CPC execution.</w:t>
                  </w:r>
                </w:p>
              </w:tc>
            </w:tr>
          </w:tbl>
          <w:p w14:paraId="4B37A359" w14:textId="77777777" w:rsidR="00BB65C8" w:rsidRDefault="00BB65C8" w:rsidP="00BB65C8">
            <w:pPr>
              <w:pStyle w:val="CRCoverPage"/>
              <w:spacing w:before="20" w:after="80"/>
              <w:rPr>
                <w:noProof/>
              </w:rPr>
            </w:pPr>
          </w:p>
          <w:p w14:paraId="415E8C08" w14:textId="1E253986" w:rsidR="001E41F3" w:rsidRDefault="00A51FF5" w:rsidP="00BB65C8">
            <w:pPr>
              <w:pStyle w:val="CRCoverPage"/>
              <w:spacing w:before="20" w:after="80"/>
              <w:rPr>
                <w:noProof/>
              </w:rPr>
            </w:pPr>
            <w:r>
              <w:rPr>
                <w:noProof/>
              </w:rPr>
              <w:t>This is n</w:t>
            </w:r>
            <w:r w:rsidR="0093256F">
              <w:rPr>
                <w:noProof/>
              </w:rPr>
              <w:t>either described</w:t>
            </w:r>
            <w:r w:rsidR="00BB65C8">
              <w:rPr>
                <w:noProof/>
              </w:rPr>
              <w:t xml:space="preserve"> properly</w:t>
            </w:r>
            <w:r w:rsidR="0093256F">
              <w:rPr>
                <w:noProof/>
              </w:rPr>
              <w:t>, nor shown in the figures in section 10.3.</w:t>
            </w:r>
            <w:r w:rsidR="00BB65C8">
              <w:rPr>
                <w:noProof/>
              </w:rPr>
              <w:t>2</w:t>
            </w:r>
            <w:r w:rsidR="0093256F">
              <w:rPr>
                <w:noProof/>
              </w:rPr>
              <w:t>.</w:t>
            </w:r>
            <w:r w:rsidR="006C675D">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52A18" w14:textId="08DDEC65" w:rsidR="006C675D" w:rsidRDefault="006C675D" w:rsidP="00324A06">
            <w:pPr>
              <w:pStyle w:val="CRCoverPage"/>
              <w:spacing w:before="20" w:after="80"/>
              <w:ind w:left="100"/>
              <w:rPr>
                <w:noProof/>
              </w:rPr>
            </w:pPr>
            <w:r>
              <w:rPr>
                <w:noProof/>
              </w:rPr>
              <w:t>The part on non-SRB3</w:t>
            </w:r>
            <w:r w:rsidR="00BB65C8">
              <w:rPr>
                <w:noProof/>
              </w:rPr>
              <w:t xml:space="preserve"> and SRB3</w:t>
            </w:r>
            <w:r>
              <w:rPr>
                <w:noProof/>
              </w:rPr>
              <w:t xml:space="preserve"> case is updated with a separate description and the figure.</w:t>
            </w:r>
          </w:p>
          <w:p w14:paraId="043973C2" w14:textId="77777777" w:rsidR="00AD3FBD" w:rsidRPr="00441533" w:rsidRDefault="00AD3FBD" w:rsidP="00AD3FBD">
            <w:pPr>
              <w:pStyle w:val="CRCoverPage"/>
              <w:spacing w:before="20" w:after="80"/>
              <w:ind w:left="100"/>
              <w:rPr>
                <w:b/>
                <w:noProof/>
              </w:rPr>
            </w:pPr>
            <w:r w:rsidRPr="00441533">
              <w:rPr>
                <w:b/>
                <w:noProof/>
              </w:rPr>
              <w:t>Impact analysis</w:t>
            </w:r>
          </w:p>
          <w:p w14:paraId="2B1A8071" w14:textId="4CBCBB5F" w:rsidR="00AD3FBD" w:rsidRDefault="00AD3FBD" w:rsidP="00AD3FBD">
            <w:pPr>
              <w:pStyle w:val="CRCoverPage"/>
              <w:spacing w:before="20" w:after="80"/>
              <w:ind w:left="100"/>
              <w:rPr>
                <w:noProof/>
              </w:rPr>
            </w:pPr>
            <w:r w:rsidRPr="00441533">
              <w:rPr>
                <w:noProof/>
                <w:u w:val="single"/>
              </w:rPr>
              <w:t>Impacted functionality</w:t>
            </w:r>
            <w:r>
              <w:rPr>
                <w:noProof/>
              </w:rPr>
              <w:t>: CPC with and without SRB3</w:t>
            </w:r>
          </w:p>
          <w:p w14:paraId="7BF90C37" w14:textId="329E9599" w:rsidR="00324A06" w:rsidRDefault="00324A06" w:rsidP="00BB65C8">
            <w:pPr>
              <w:pStyle w:val="CRCoverPage"/>
              <w:spacing w:before="20" w:after="80"/>
              <w:ind w:left="100"/>
              <w:rPr>
                <w:noProof/>
              </w:rPr>
            </w:pPr>
            <w:r w:rsidRPr="00BB65C8">
              <w:rPr>
                <w:noProof/>
              </w:rPr>
              <w:t xml:space="preserve">Implementation of this CR by a Release </w:t>
            </w:r>
            <w:r w:rsidR="00BB65C8" w:rsidRPr="00BB65C8">
              <w:rPr>
                <w:noProof/>
              </w:rPr>
              <w:t>16</w:t>
            </w:r>
            <w:r w:rsidRPr="00BB65C8">
              <w:rPr>
                <w:noProof/>
              </w:rPr>
              <w:t xml:space="preserve"> UE will not cause compatibility issues</w:t>
            </w:r>
            <w:r w:rsidR="00BB65C8" w:rsidRPr="00BB65C8">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FBAAC28" w:rsidR="00324A06" w:rsidRDefault="00BB65C8" w:rsidP="00324A06">
            <w:pPr>
              <w:pStyle w:val="CRCoverPage"/>
              <w:spacing w:after="0"/>
              <w:ind w:left="100"/>
              <w:rPr>
                <w:noProof/>
              </w:rPr>
            </w:pPr>
            <w:r>
              <w:rPr>
                <w:noProof/>
              </w:rPr>
              <w:t>The description of CPC for SRB3 and non-SRB3 case is confusing and blended with the non-conditional reconfiguration. Figures are not depicting the actual steps described in the procedure.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rsidRPr="000D56DB"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711FCD4" w:rsidR="00324A06" w:rsidRDefault="006C675D" w:rsidP="00324A06">
            <w:pPr>
              <w:pStyle w:val="CRCoverPage"/>
              <w:spacing w:before="20" w:after="20"/>
              <w:ind w:left="102"/>
              <w:rPr>
                <w:noProof/>
              </w:rPr>
            </w:pPr>
            <w:r>
              <w:rPr>
                <w:noProof/>
              </w:rPr>
              <w:t>10.3.2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712B85F" w:rsidR="00324A06" w:rsidRDefault="0052025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79DCB0" w14:textId="0BA5C19E" w:rsidR="007C1D96" w:rsidRPr="007C1D96" w:rsidRDefault="00324A06" w:rsidP="007C1D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5CF31FA" w14:textId="77777777" w:rsidR="00A77AEF" w:rsidRPr="00857FCF" w:rsidRDefault="00A77AEF" w:rsidP="00A77AEF">
      <w:pPr>
        <w:pStyle w:val="Heading3"/>
        <w:rPr>
          <w:lang w:eastAsia="zh-CN"/>
        </w:rPr>
      </w:pPr>
      <w:bookmarkStart w:id="3" w:name="_Toc29248362"/>
      <w:bookmarkStart w:id="4" w:name="_Toc37200949"/>
      <w:bookmarkStart w:id="5" w:name="_Toc46492815"/>
      <w:bookmarkStart w:id="6" w:name="_Toc52568341"/>
      <w:r w:rsidRPr="00857FCF">
        <w:rPr>
          <w:lang w:eastAsia="zh-CN"/>
        </w:rPr>
        <w:t>10.3.2</w:t>
      </w:r>
      <w:r w:rsidRPr="00857FCF">
        <w:rPr>
          <w:lang w:eastAsia="zh-CN"/>
        </w:rPr>
        <w:tab/>
        <w:t>MR-DC with 5GC</w:t>
      </w:r>
      <w:bookmarkEnd w:id="3"/>
      <w:bookmarkEnd w:id="4"/>
      <w:bookmarkEnd w:id="5"/>
      <w:bookmarkEnd w:id="6"/>
    </w:p>
    <w:p w14:paraId="58BD2B5F" w14:textId="77777777" w:rsidR="00A77AEF" w:rsidRPr="00857FCF" w:rsidRDefault="00A77AEF" w:rsidP="00A77AEF">
      <w:pPr>
        <w:rPr>
          <w:lang w:eastAsia="zh-CN"/>
        </w:rPr>
      </w:pPr>
      <w:r w:rsidRPr="00857FCF">
        <w:t>The SN Modification procedure may be initiated either by the MN or by the SN and be used to modify the current user plane resource configuration (e.g. related to PDU session, QoS flow or DRB) or to modify other properties of the UE context within the same S</w:t>
      </w:r>
      <w:r w:rsidRPr="00857FCF">
        <w:rPr>
          <w:lang w:eastAsia="zh-CN"/>
        </w:rPr>
        <w:t>N</w:t>
      </w:r>
      <w:r w:rsidRPr="00857FCF">
        <w:t xml:space="preserve">. It may also be used to transfer an RRC message from the SN to the UE via the MN and the response from the UE via MN to the SN (e.g. when SRB3 is not used). In NGEN-DC and NR-DC, the RRC message is an NR message (i.e., </w:t>
      </w:r>
      <w:r w:rsidRPr="00857FCF">
        <w:rPr>
          <w:i/>
        </w:rPr>
        <w:t>RRCReconfiguration</w:t>
      </w:r>
      <w:r w:rsidRPr="00857FCF">
        <w:t xml:space="preserve">) whereas in NE-DC it is an E-UTRA message (i.e., </w:t>
      </w:r>
      <w:r w:rsidRPr="00857FCF">
        <w:rPr>
          <w:i/>
        </w:rPr>
        <w:t>RRCConnectionReconfiguration</w:t>
      </w:r>
      <w:r w:rsidRPr="00857FCF">
        <w:t>). In case of CPC</w:t>
      </w:r>
      <w:r w:rsidRPr="00857FCF">
        <w:rPr>
          <w:lang w:eastAsia="zh-CN"/>
        </w:rPr>
        <w:t xml:space="preserve">, </w:t>
      </w:r>
      <w:r w:rsidRPr="00857FCF">
        <w:t xml:space="preserve">this procedure is used to </w:t>
      </w:r>
      <w:r w:rsidRPr="00857FCF">
        <w:rPr>
          <w:lang w:eastAsia="zh-CN"/>
        </w:rPr>
        <w:t>configure or modify CPC configuration within the same SN</w:t>
      </w:r>
      <w:r w:rsidRPr="00857FCF">
        <w:t>.</w:t>
      </w:r>
      <w:r w:rsidRPr="00857FCF">
        <w:rPr>
          <w:lang w:eastAsia="zh-CN"/>
        </w:rPr>
        <w:t xml:space="preserve"> The CPC configuration cannot be used to configure target PSCell in NE-DC.</w:t>
      </w:r>
    </w:p>
    <w:p w14:paraId="6C35B666" w14:textId="77777777" w:rsidR="00A77AEF" w:rsidRPr="00857FCF" w:rsidRDefault="00A77AEF" w:rsidP="00A77AEF">
      <w:r w:rsidRPr="00857FCF">
        <w:t>The S</w:t>
      </w:r>
      <w:r w:rsidRPr="00857FCF">
        <w:rPr>
          <w:lang w:eastAsia="zh-CN"/>
        </w:rPr>
        <w:t>N</w:t>
      </w:r>
      <w:r w:rsidRPr="00857FCF">
        <w:t xml:space="preserve"> modification procedure does not necessarily need to involve signalling towards the UE.</w:t>
      </w:r>
    </w:p>
    <w:p w14:paraId="63A34D8E" w14:textId="77777777" w:rsidR="00A77AEF" w:rsidRPr="00857FCF" w:rsidRDefault="00A77AEF" w:rsidP="00A77AEF">
      <w:r w:rsidRPr="00857FCF">
        <w:rPr>
          <w:b/>
        </w:rPr>
        <w:t>M</w:t>
      </w:r>
      <w:r w:rsidRPr="00857FCF">
        <w:rPr>
          <w:b/>
          <w:lang w:eastAsia="zh-CN"/>
        </w:rPr>
        <w:t>N</w:t>
      </w:r>
      <w:r w:rsidRPr="00857FCF">
        <w:rPr>
          <w:b/>
        </w:rPr>
        <w:t xml:space="preserve"> initiated S</w:t>
      </w:r>
      <w:r w:rsidRPr="00857FCF">
        <w:rPr>
          <w:b/>
          <w:lang w:eastAsia="zh-CN"/>
        </w:rPr>
        <w:t>N</w:t>
      </w:r>
      <w:r w:rsidRPr="00857FCF">
        <w:rPr>
          <w:b/>
        </w:rPr>
        <w:t xml:space="preserve"> Modification</w:t>
      </w:r>
    </w:p>
    <w:p w14:paraId="0AE32D03" w14:textId="77777777" w:rsidR="00A77AEF" w:rsidRPr="00857FCF" w:rsidRDefault="00A77AEF" w:rsidP="00A77AEF">
      <w:pPr>
        <w:pStyle w:val="TH"/>
        <w:rPr>
          <w:lang w:eastAsia="zh-CN"/>
        </w:rPr>
      </w:pPr>
      <w:r w:rsidRPr="00857FCF">
        <w:rPr>
          <w:noProof/>
        </w:rPr>
        <w:object w:dxaOrig="10260" w:dyaOrig="5598" w14:anchorId="17FE5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37pt" o:ole="">
            <v:fill o:detectmouseclick="t"/>
            <v:imagedata r:id="rId23" o:title=""/>
          </v:shape>
          <o:OLEObject Type="Embed" ProgID="Visio.Drawing.11" ShapeID="_x0000_i1025" DrawAspect="Content" ObjectID="_1664885079" r:id="rId24"/>
        </w:object>
      </w:r>
    </w:p>
    <w:p w14:paraId="48427932" w14:textId="77777777" w:rsidR="00A77AEF" w:rsidRPr="00857FCF" w:rsidRDefault="00A77AEF" w:rsidP="00A77AEF">
      <w:pPr>
        <w:pStyle w:val="TF"/>
      </w:pPr>
      <w:r w:rsidRPr="00857FCF">
        <w:t xml:space="preserve">Figure </w:t>
      </w:r>
      <w:r w:rsidRPr="00857FCF">
        <w:rPr>
          <w:lang w:eastAsia="zh-CN"/>
        </w:rPr>
        <w:t>10.3.2</w:t>
      </w:r>
      <w:r w:rsidRPr="00857FCF">
        <w:t>-</w:t>
      </w:r>
      <w:r w:rsidRPr="00857FCF">
        <w:rPr>
          <w:lang w:eastAsia="zh-CN"/>
        </w:rPr>
        <w:t>1</w:t>
      </w:r>
      <w:r w:rsidRPr="00857FCF">
        <w:t xml:space="preserve">: </w:t>
      </w:r>
      <w:r w:rsidRPr="00857FCF">
        <w:rPr>
          <w:lang w:eastAsia="zh-CN"/>
        </w:rPr>
        <w:t xml:space="preserve">SN Modification </w:t>
      </w:r>
      <w:r w:rsidRPr="00857FCF">
        <w:t>procedure</w:t>
      </w:r>
      <w:r w:rsidRPr="00857FCF">
        <w:rPr>
          <w:lang w:eastAsia="zh-CN"/>
        </w:rPr>
        <w:t xml:space="preserve"> - MN initiated</w:t>
      </w:r>
    </w:p>
    <w:p w14:paraId="39305A57" w14:textId="77777777" w:rsidR="00A77AEF" w:rsidRPr="00857FCF" w:rsidRDefault="00A77AEF" w:rsidP="00A77AEF">
      <w:r w:rsidRPr="00857FCF">
        <w:t>The M</w:t>
      </w:r>
      <w:r w:rsidRPr="00857FCF">
        <w:rPr>
          <w:lang w:eastAsia="zh-CN"/>
        </w:rPr>
        <w:t>N</w:t>
      </w:r>
      <w:r w:rsidRPr="00857FCF">
        <w:t xml:space="preserve"> uses the procedure to initiate configuration changes of the S</w:t>
      </w:r>
      <w:r w:rsidRPr="00857FCF">
        <w:rPr>
          <w:lang w:eastAsia="zh-CN"/>
        </w:rPr>
        <w:t>CG</w:t>
      </w:r>
      <w:r w:rsidRPr="00857FCF">
        <w:t xml:space="preserve"> within the same S</w:t>
      </w:r>
      <w:r w:rsidRPr="00857FCF">
        <w:rPr>
          <w:lang w:eastAsia="zh-CN"/>
        </w:rPr>
        <w:t>N</w:t>
      </w:r>
      <w:r w:rsidRPr="00857FCF">
        <w:t xml:space="preserve">, </w:t>
      </w:r>
      <w:r w:rsidRPr="00857FCF">
        <w:rPr>
          <w:lang w:eastAsia="zh-CN"/>
        </w:rPr>
        <w:t>including</w:t>
      </w:r>
      <w:r w:rsidRPr="00857FCF">
        <w:t xml:space="preserve"> addition, modification or release of the user plane resource configuration</w:t>
      </w:r>
      <w:r w:rsidRPr="00857FCF">
        <w:rPr>
          <w:lang w:eastAsia="zh-CN"/>
        </w:rPr>
        <w:t xml:space="preserve">. The MN uses this procedure to perform handover within the same MN while keeping the SN, when the SN needs to be involved (i.e. in NGEN-DC). The MN also uses the procedure to </w:t>
      </w:r>
      <w:r w:rsidRPr="00857FCF">
        <w:rPr>
          <w:lang w:eastAsia="zh-TW"/>
        </w:rPr>
        <w:t>query the current SCG configuration</w:t>
      </w:r>
      <w:r w:rsidRPr="00857FCF">
        <w:rPr>
          <w:lang w:eastAsia="zh-CN"/>
        </w:rPr>
        <w:t>, e.g. when delta configuration is applied in an MN initiated SN change</w:t>
      </w:r>
      <w:r w:rsidRPr="00857FCF">
        <w:t>. The MN also uses the procedure to provide the S-RLF related information to the SN or to provide additional available DRB IDs to be used for SN terminated bearers. The MN may not use the procedure to initiate the addition, modification or release of SCG SCells. The S</w:t>
      </w:r>
      <w:r w:rsidRPr="00857FCF">
        <w:rPr>
          <w:lang w:eastAsia="zh-CN"/>
        </w:rPr>
        <w:t>N</w:t>
      </w:r>
      <w:r w:rsidRPr="00857FCF">
        <w:t xml:space="preserve"> may reject the request, except if it concerns the release of the user plane resource configuration, or if it is used to perform handover within the same MN while keeping the SN. Figure </w:t>
      </w:r>
      <w:r w:rsidRPr="00857FCF">
        <w:rPr>
          <w:lang w:eastAsia="zh-CN"/>
        </w:rPr>
        <w:t>10.3.2-1</w:t>
      </w:r>
      <w:r w:rsidRPr="00857FCF">
        <w:t xml:space="preserve"> shows an example signalling flow for an M</w:t>
      </w:r>
      <w:r w:rsidRPr="00857FCF">
        <w:rPr>
          <w:lang w:eastAsia="zh-CN"/>
        </w:rPr>
        <w:t>N</w:t>
      </w:r>
      <w:r w:rsidRPr="00857FCF">
        <w:t xml:space="preserve"> initiated S</w:t>
      </w:r>
      <w:r w:rsidRPr="00857FCF">
        <w:rPr>
          <w:lang w:eastAsia="zh-CN"/>
        </w:rPr>
        <w:t>N</w:t>
      </w:r>
      <w:r w:rsidRPr="00857FCF">
        <w:t xml:space="preserve"> Modification procedure.</w:t>
      </w:r>
    </w:p>
    <w:p w14:paraId="0F069A05" w14:textId="77777777" w:rsidR="00A77AEF" w:rsidRPr="00857FCF" w:rsidRDefault="00A77AEF" w:rsidP="00A77AEF">
      <w:pPr>
        <w:pStyle w:val="B1"/>
      </w:pPr>
      <w:r w:rsidRPr="00857FCF">
        <w:t>1.</w:t>
      </w:r>
      <w:r w:rsidRPr="00857FCF">
        <w:tab/>
        <w:t>The M</w:t>
      </w:r>
      <w:r w:rsidRPr="00857FCF">
        <w:rPr>
          <w:lang w:eastAsia="zh-CN"/>
        </w:rPr>
        <w:t>N</w:t>
      </w:r>
      <w:r w:rsidRPr="00857FCF">
        <w:t xml:space="preserve"> sends the </w:t>
      </w:r>
      <w:r w:rsidRPr="00857FCF">
        <w:rPr>
          <w:i/>
        </w:rPr>
        <w:t>S</w:t>
      </w:r>
      <w:r w:rsidRPr="00857FCF">
        <w:rPr>
          <w:i/>
          <w:lang w:eastAsia="zh-CN"/>
        </w:rPr>
        <w:t>N</w:t>
      </w:r>
      <w:r w:rsidRPr="00857FCF">
        <w:rPr>
          <w:i/>
        </w:rPr>
        <w:t xml:space="preserve"> Modification Request</w:t>
      </w:r>
      <w:r w:rsidRPr="00857FCF">
        <w:t xml:space="preserve"> message, which may contain user plane resource configuration</w:t>
      </w:r>
      <w:r w:rsidRPr="00857FCF">
        <w:rPr>
          <w:lang w:eastAsia="zh-CN"/>
        </w:rPr>
        <w:t xml:space="preserve"> </w:t>
      </w:r>
      <w:r w:rsidRPr="00857FCF">
        <w:t>related or other UE context related information, PDU session level Network Slice info and the requested SCG configuration information, including the UE capabilities coordination result to be used as basis for the reconfiguration by the S</w:t>
      </w:r>
      <w:r w:rsidRPr="00857FCF">
        <w:rPr>
          <w:lang w:eastAsia="zh-CN"/>
        </w:rPr>
        <w:t>N</w:t>
      </w:r>
      <w:r w:rsidRPr="00857FCF">
        <w:t xml:space="preserve">. In case a security key update in the SN is required, a new </w:t>
      </w:r>
      <w:r w:rsidRPr="00857FCF">
        <w:rPr>
          <w:bCs/>
          <w:i/>
        </w:rPr>
        <w:t>SN Security Key</w:t>
      </w:r>
      <w:r w:rsidRPr="00857FCF">
        <w:rPr>
          <w:bCs/>
        </w:rPr>
        <w:t xml:space="preserve"> is included.</w:t>
      </w:r>
    </w:p>
    <w:p w14:paraId="0B4F6033" w14:textId="77777777" w:rsidR="00A77AEF" w:rsidRPr="00857FCF" w:rsidRDefault="00A77AEF" w:rsidP="00A77AEF">
      <w:pPr>
        <w:pStyle w:val="B1"/>
      </w:pPr>
      <w:r w:rsidRPr="00857FCF">
        <w:t>2.</w:t>
      </w:r>
      <w:r w:rsidRPr="00857FCF">
        <w:tab/>
        <w:t>The S</w:t>
      </w:r>
      <w:r w:rsidRPr="00857FCF">
        <w:rPr>
          <w:lang w:eastAsia="zh-CN"/>
        </w:rPr>
        <w:t>N</w:t>
      </w:r>
      <w:r w:rsidRPr="00857FCF">
        <w:t xml:space="preserve"> responds with the </w:t>
      </w:r>
      <w:r w:rsidRPr="00857FCF">
        <w:rPr>
          <w:i/>
        </w:rPr>
        <w:t>S</w:t>
      </w:r>
      <w:r w:rsidRPr="00857FCF">
        <w:rPr>
          <w:i/>
          <w:lang w:eastAsia="zh-CN"/>
        </w:rPr>
        <w:t>N</w:t>
      </w:r>
      <w:r w:rsidRPr="00857FCF">
        <w:rPr>
          <w:i/>
        </w:rPr>
        <w:t xml:space="preserve"> Modification Request Acknowledge</w:t>
      </w:r>
      <w:r w:rsidRPr="00857FCF">
        <w:t xml:space="preserve"> message, which may contain </w:t>
      </w:r>
      <w:r w:rsidRPr="00857FCF">
        <w:rPr>
          <w:lang w:eastAsia="zh-CN"/>
        </w:rPr>
        <w:t xml:space="preserve">new SCG </w:t>
      </w:r>
      <w:r w:rsidRPr="00857FCF">
        <w:t>radio configuration information within</w:t>
      </w:r>
      <w:r w:rsidRPr="00857FCF">
        <w:rPr>
          <w:lang w:eastAsia="zh-CN"/>
        </w:rPr>
        <w:t xml:space="preserve"> an SN RRC reconfiguration message</w:t>
      </w:r>
      <w:r w:rsidRPr="00857FCF">
        <w:rPr>
          <w:i/>
          <w:lang w:eastAsia="zh-CN"/>
        </w:rPr>
        <w:t xml:space="preserve">, </w:t>
      </w:r>
      <w:r w:rsidRPr="00857FCF">
        <w:t>and data forwarding address information (if applicable).</w:t>
      </w:r>
    </w:p>
    <w:p w14:paraId="7F2A48B5" w14:textId="77777777" w:rsidR="00A77AEF" w:rsidRPr="00857FCF" w:rsidRDefault="00A77AEF" w:rsidP="00A77AEF">
      <w:pPr>
        <w:pStyle w:val="NO"/>
      </w:pPr>
      <w:r w:rsidRPr="00857FCF">
        <w:t>NOTE 1:</w:t>
      </w:r>
      <w:r w:rsidRPr="00857FCF">
        <w:tab/>
        <w:t>For MN terminated bearers to be setup for which PDCP duplication with CA is configured in NR SCG side, the MN allocates up to 4 separate Xn-U bearers and the SN provides a logical channel ID for primary or split secondary path to the MN.</w:t>
      </w:r>
    </w:p>
    <w:p w14:paraId="14345333" w14:textId="77777777" w:rsidR="00A77AEF" w:rsidRPr="00857FCF" w:rsidRDefault="00A77AEF" w:rsidP="00A77AEF">
      <w:pPr>
        <w:pStyle w:val="NO"/>
        <w:rPr>
          <w:i/>
          <w:iCs/>
        </w:rPr>
      </w:pPr>
      <w:r w:rsidRPr="00857FCF">
        <w:lastRenderedPageBreak/>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3668805A" w14:textId="77777777" w:rsidR="00A77AEF" w:rsidRPr="00857FCF" w:rsidRDefault="00A77AEF" w:rsidP="00A77AEF">
      <w:pPr>
        <w:pStyle w:val="B1"/>
      </w:pPr>
      <w:r w:rsidRPr="00857FCF">
        <w:t>2a.</w:t>
      </w:r>
      <w:r w:rsidRPr="00857FCF">
        <w:tab/>
        <w:t xml:space="preserve">When applicable, the MN provides data forwarding address information to the SN. For SN terminated bearers using MCG resources, the MN provides Xn-U DL TNL address information in the </w:t>
      </w:r>
      <w:r w:rsidRPr="00857FCF">
        <w:rPr>
          <w:i/>
        </w:rPr>
        <w:t>Xn-U Address Indication</w:t>
      </w:r>
      <w:r w:rsidRPr="00857FCF">
        <w:t xml:space="preserve"> message.</w:t>
      </w:r>
    </w:p>
    <w:p w14:paraId="6210D8B5" w14:textId="77777777" w:rsidR="00A77AEF" w:rsidRPr="00857FCF" w:rsidRDefault="00A77AEF" w:rsidP="00A77AEF">
      <w:pPr>
        <w:pStyle w:val="B1"/>
      </w:pPr>
      <w:r w:rsidRPr="00857FCF">
        <w:t>3/4.</w:t>
      </w:r>
      <w:r w:rsidRPr="00857FCF">
        <w:tab/>
        <w:t>T</w:t>
      </w:r>
      <w:r w:rsidRPr="00857FCF">
        <w:rPr>
          <w:rFonts w:eastAsia="MS Mincho"/>
        </w:rPr>
        <w:t>he M</w:t>
      </w:r>
      <w:r w:rsidRPr="00857FCF">
        <w:rPr>
          <w:lang w:eastAsia="zh-CN"/>
        </w:rPr>
        <w:t>N</w:t>
      </w:r>
      <w:r w:rsidRPr="00857FCF">
        <w:rPr>
          <w:rFonts w:eastAsia="MS Mincho"/>
        </w:rPr>
        <w:t xml:space="preserve"> ini</w:t>
      </w:r>
      <w:r w:rsidRPr="00857FCF">
        <w:t>tiates the RRC reconfiguration procedure</w:t>
      </w:r>
      <w:r w:rsidRPr="00857FCF">
        <w:rPr>
          <w:lang w:eastAsia="zh-CN"/>
        </w:rPr>
        <w:t xml:space="preserve">, including an </w:t>
      </w:r>
      <w:r w:rsidRPr="00857FCF">
        <w:rPr>
          <w:i/>
          <w:lang w:eastAsia="zh-CN"/>
        </w:rPr>
        <w:t>SN RRC reconfiguration</w:t>
      </w:r>
      <w:r w:rsidRPr="00857FCF">
        <w:rPr>
          <w:lang w:eastAsia="zh-CN"/>
        </w:rPr>
        <w:t xml:space="preserve"> message</w:t>
      </w:r>
      <w:r w:rsidRPr="00857FCF">
        <w:t xml:space="preserve">. The UE applies the new configuration, synchronizes to the MN (if instructed, in case of intra-MN handover) and replies with </w:t>
      </w:r>
      <w:r w:rsidRPr="00857FCF">
        <w:rPr>
          <w:i/>
        </w:rPr>
        <w:t>MN RRC reconfiguration complete</w:t>
      </w:r>
      <w:r w:rsidRPr="00857FCF">
        <w:t xml:space="preserve"> message,</w:t>
      </w:r>
      <w:r w:rsidRPr="00857FCF">
        <w:rPr>
          <w:i/>
          <w:lang w:eastAsia="zh-CN"/>
        </w:rPr>
        <w:t xml:space="preserve"> </w:t>
      </w:r>
      <w:r w:rsidRPr="00857FCF">
        <w:rPr>
          <w:lang w:eastAsia="zh-CN"/>
        </w:rPr>
        <w:t xml:space="preserve">including an SN RRC response message, if needed. </w:t>
      </w:r>
      <w:r w:rsidRPr="00857FCF">
        <w:t xml:space="preserve">In case the UE is unable to comply with (part of) the configuration included in the </w:t>
      </w:r>
      <w:r w:rsidRPr="00857FCF">
        <w:rPr>
          <w:i/>
        </w:rPr>
        <w:t>MN RRC reconfiguration</w:t>
      </w:r>
      <w:r w:rsidRPr="00857FCF">
        <w:t xml:space="preserve"> message, it performs the reconfiguration failure procedure.</w:t>
      </w:r>
    </w:p>
    <w:p w14:paraId="3B5673B1" w14:textId="77777777" w:rsidR="00A77AEF" w:rsidRPr="00857FCF" w:rsidRDefault="00A77AEF" w:rsidP="00A77AEF">
      <w:pPr>
        <w:pStyle w:val="B1"/>
        <w:rPr>
          <w:lang w:eastAsia="zh-CN"/>
        </w:rPr>
      </w:pPr>
      <w:r w:rsidRPr="00857FCF">
        <w:t>5.</w:t>
      </w:r>
      <w:r w:rsidRPr="00857FCF">
        <w:tab/>
        <w:t xml:space="preserve">Upon successful completion of the reconfiguration, the success of the procedure is indicated in the </w:t>
      </w:r>
      <w:r w:rsidRPr="00857FCF">
        <w:rPr>
          <w:i/>
        </w:rPr>
        <w:t>S</w:t>
      </w:r>
      <w:r w:rsidRPr="00857FCF">
        <w:rPr>
          <w:i/>
          <w:lang w:eastAsia="zh-CN"/>
        </w:rPr>
        <w:t>N</w:t>
      </w:r>
      <w:r w:rsidRPr="00857FCF">
        <w:rPr>
          <w:i/>
        </w:rPr>
        <w:t xml:space="preserve"> Reconfiguration Complete</w:t>
      </w:r>
      <w:r w:rsidRPr="00857FCF">
        <w:t xml:space="preserve"> message.</w:t>
      </w:r>
    </w:p>
    <w:p w14:paraId="7EA12244" w14:textId="77777777" w:rsidR="00A77AEF" w:rsidRPr="00857FCF" w:rsidRDefault="00A77AEF" w:rsidP="00A77AEF">
      <w:pPr>
        <w:pStyle w:val="B1"/>
        <w:rPr>
          <w:lang w:eastAsia="zh-CN"/>
        </w:rPr>
      </w:pPr>
      <w:r w:rsidRPr="00857FCF">
        <w:rPr>
          <w:lang w:eastAsia="zh-CN"/>
        </w:rPr>
        <w:t>6.</w:t>
      </w:r>
      <w:r w:rsidRPr="00857FCF">
        <w:rPr>
          <w:lang w:eastAsia="zh-CN"/>
        </w:rPr>
        <w:tab/>
      </w:r>
      <w:r w:rsidRPr="00857FCF">
        <w:t xml:space="preserve">If instructed, the UE performs synchronisation towards the </w:t>
      </w:r>
      <w:r w:rsidRPr="00857FCF">
        <w:rPr>
          <w:lang w:eastAsia="zh-CN"/>
        </w:rPr>
        <w:t>PSC</w:t>
      </w:r>
      <w:r w:rsidRPr="00857FCF">
        <w:t>ell of the SN as described in SN addition procedure. Otherwise, the UE may perform UL transmission after having applied the new configuration</w:t>
      </w:r>
      <w:r w:rsidRPr="00857FCF">
        <w:rPr>
          <w:lang w:eastAsia="zh-CN"/>
        </w:rPr>
        <w:t>.</w:t>
      </w:r>
    </w:p>
    <w:p w14:paraId="06AC8A29" w14:textId="77777777" w:rsidR="00A77AEF" w:rsidRPr="00857FCF" w:rsidRDefault="00A77AEF" w:rsidP="00A77AEF">
      <w:pPr>
        <w:pStyle w:val="B1"/>
      </w:pPr>
      <w:r w:rsidRPr="00857FCF">
        <w:t>7.</w:t>
      </w:r>
      <w:r w:rsidRPr="00857FCF">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243CF953" w14:textId="77777777" w:rsidR="00A77AEF" w:rsidRPr="00857FCF" w:rsidRDefault="00A77AEF" w:rsidP="00A77AEF">
      <w:pPr>
        <w:pStyle w:val="B1"/>
      </w:pPr>
      <w:r w:rsidRPr="00857FCF">
        <w:t>8.</w:t>
      </w:r>
      <w:r w:rsidRPr="00857FCF">
        <w:tab/>
        <w:t>If applicable, data forwarding between M</w:t>
      </w:r>
      <w:r w:rsidRPr="00857FCF">
        <w:rPr>
          <w:lang w:eastAsia="zh-CN"/>
        </w:rPr>
        <w:t>N</w:t>
      </w:r>
      <w:r w:rsidRPr="00857FCF">
        <w:t xml:space="preserve"> and the S</w:t>
      </w:r>
      <w:r w:rsidRPr="00857FCF">
        <w:rPr>
          <w:lang w:eastAsia="zh-CN"/>
        </w:rPr>
        <w:t>N</w:t>
      </w:r>
      <w:r w:rsidRPr="00857FCF">
        <w:t xml:space="preserve"> takes place (Figure </w:t>
      </w:r>
      <w:r w:rsidRPr="00857FCF">
        <w:rPr>
          <w:lang w:eastAsia="zh-CN"/>
        </w:rPr>
        <w:t>10.3.2-1</w:t>
      </w:r>
      <w:r w:rsidRPr="00857FCF">
        <w:t xml:space="preserve"> depicts the case where a user plane resource configuration</w:t>
      </w:r>
      <w:r w:rsidRPr="00857FCF">
        <w:rPr>
          <w:lang w:eastAsia="zh-CN"/>
        </w:rPr>
        <w:t xml:space="preserve"> related</w:t>
      </w:r>
      <w:r w:rsidRPr="00857FCF">
        <w:t xml:space="preserve"> context is transferred from the M</w:t>
      </w:r>
      <w:r w:rsidRPr="00857FCF">
        <w:rPr>
          <w:lang w:eastAsia="zh-CN"/>
        </w:rPr>
        <w:t>N</w:t>
      </w:r>
      <w:r w:rsidRPr="00857FCF">
        <w:t xml:space="preserve"> to the S</w:t>
      </w:r>
      <w:r w:rsidRPr="00857FCF">
        <w:rPr>
          <w:lang w:eastAsia="zh-CN"/>
        </w:rPr>
        <w:t>N</w:t>
      </w:r>
      <w:r w:rsidRPr="00857FCF">
        <w:t>).</w:t>
      </w:r>
    </w:p>
    <w:p w14:paraId="5235A1FE" w14:textId="77777777" w:rsidR="00A77AEF" w:rsidRPr="00857FCF" w:rsidRDefault="00A77AEF" w:rsidP="00A77AEF">
      <w:pPr>
        <w:pStyle w:val="B1"/>
      </w:pPr>
      <w:r w:rsidRPr="00857FCF">
        <w:rPr>
          <w:rFonts w:eastAsia="Helvetica 45 Light"/>
        </w:rPr>
        <w:t>9.</w:t>
      </w:r>
      <w:r w:rsidRPr="00857FCF">
        <w:rPr>
          <w:rFonts w:eastAsia="Helvetica 45 Light"/>
        </w:rPr>
        <w:tab/>
        <w:t xml:space="preserve">The SN sends the </w:t>
      </w:r>
      <w:r w:rsidRPr="00857FCF">
        <w:rPr>
          <w:rFonts w:eastAsia="Helvetica 45 Light"/>
          <w:i/>
        </w:rPr>
        <w:t xml:space="preserve">Secondary RAT Data </w:t>
      </w:r>
      <w:r w:rsidRPr="00857FCF">
        <w:rPr>
          <w:i/>
          <w:lang w:eastAsia="zh-CN"/>
        </w:rPr>
        <w:t xml:space="preserve">Usage </w:t>
      </w:r>
      <w:r w:rsidRPr="00857FCF">
        <w:rPr>
          <w:rFonts w:eastAsia="Helvetica 45 Light"/>
          <w:i/>
        </w:rPr>
        <w:t>Report</w:t>
      </w:r>
      <w:r w:rsidRPr="00857FCF">
        <w:rPr>
          <w:rFonts w:eastAsia="Helvetica 45 Light"/>
        </w:rPr>
        <w:t xml:space="preserve"> message to the MN and includes the data volumes delivered to </w:t>
      </w:r>
      <w:r w:rsidRPr="00857FCF">
        <w:rPr>
          <w:lang w:eastAsia="zh-CN"/>
        </w:rPr>
        <w:t>and received from</w:t>
      </w:r>
      <w:r w:rsidRPr="00857FCF">
        <w:rPr>
          <w:rFonts w:eastAsia="Helvetica 45 Light"/>
        </w:rPr>
        <w:t xml:space="preserve"> the UE as described in clause 10.11.2.</w:t>
      </w:r>
    </w:p>
    <w:p w14:paraId="6E9479FE" w14:textId="77777777" w:rsidR="00A77AEF" w:rsidRPr="00857FCF" w:rsidRDefault="00A77AEF" w:rsidP="00A77AEF">
      <w:pPr>
        <w:pStyle w:val="NO"/>
        <w:rPr>
          <w:rFonts w:eastAsia="Helvetica 45 Light"/>
        </w:rPr>
      </w:pPr>
      <w:r w:rsidRPr="00857FCF">
        <w:t>NOTE 2</w:t>
      </w:r>
      <w:r w:rsidRPr="00857FCF">
        <w:rPr>
          <w:rFonts w:eastAsia="Helvetica 45 Light"/>
        </w:rPr>
        <w:t>:</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and performs data forwarding with MN is not defined. The SN may send the report when the transmission of the related QoS flow is stopped.</w:t>
      </w:r>
    </w:p>
    <w:p w14:paraId="5118F49E" w14:textId="77777777" w:rsidR="00A77AEF" w:rsidRPr="00857FCF" w:rsidRDefault="00A77AEF" w:rsidP="00A77AEF">
      <w:pPr>
        <w:pStyle w:val="B1"/>
      </w:pPr>
      <w:r w:rsidRPr="00857FCF">
        <w:t>10.</w:t>
      </w:r>
      <w:r w:rsidRPr="00857FCF">
        <w:tab/>
        <w:t xml:space="preserve">If applicable, a </w:t>
      </w:r>
      <w:r w:rsidRPr="00857FCF">
        <w:rPr>
          <w:lang w:eastAsia="zh-CN"/>
        </w:rPr>
        <w:t xml:space="preserve">PDU Session </w:t>
      </w:r>
      <w:r w:rsidRPr="00857FCF">
        <w:t xml:space="preserve">path update </w:t>
      </w:r>
      <w:r w:rsidRPr="00857FCF">
        <w:rPr>
          <w:lang w:eastAsia="zh-CN"/>
        </w:rPr>
        <w:t xml:space="preserve">procedure </w:t>
      </w:r>
      <w:r w:rsidRPr="00857FCF">
        <w:t>is performed.</w:t>
      </w:r>
    </w:p>
    <w:p w14:paraId="456D283E" w14:textId="77777777" w:rsidR="00A77AEF" w:rsidRPr="00857FCF" w:rsidRDefault="00A77AEF" w:rsidP="00A77AEF">
      <w:pPr>
        <w:rPr>
          <w:b/>
          <w:lang w:eastAsia="zh-CN"/>
        </w:rPr>
      </w:pPr>
      <w:r w:rsidRPr="00857FCF">
        <w:rPr>
          <w:b/>
        </w:rPr>
        <w:t>S</w:t>
      </w:r>
      <w:r w:rsidRPr="00857FCF">
        <w:rPr>
          <w:b/>
          <w:lang w:eastAsia="zh-CN"/>
        </w:rPr>
        <w:t>N</w:t>
      </w:r>
      <w:r w:rsidRPr="00857FCF">
        <w:rPr>
          <w:b/>
        </w:rPr>
        <w:t xml:space="preserve"> initiated S</w:t>
      </w:r>
      <w:r w:rsidRPr="00857FCF">
        <w:rPr>
          <w:b/>
          <w:lang w:eastAsia="zh-CN"/>
        </w:rPr>
        <w:t>N</w:t>
      </w:r>
      <w:r w:rsidRPr="00857FCF">
        <w:rPr>
          <w:b/>
        </w:rPr>
        <w:t xml:space="preserve"> Modification</w:t>
      </w:r>
      <w:r w:rsidRPr="00857FCF">
        <w:rPr>
          <w:b/>
          <w:lang w:eastAsia="zh-CN"/>
        </w:rPr>
        <w:t xml:space="preserve"> with MN involvement</w:t>
      </w:r>
    </w:p>
    <w:p w14:paraId="07AD9A02" w14:textId="77777777" w:rsidR="00A77AEF" w:rsidRPr="00857FCF" w:rsidRDefault="00A77AEF" w:rsidP="00A77AEF">
      <w:pPr>
        <w:pStyle w:val="TH"/>
      </w:pPr>
      <w:r w:rsidRPr="00857FCF">
        <w:object w:dxaOrig="10259" w:dyaOrig="6165" w14:anchorId="13CD72FB">
          <v:shape id="_x0000_i1026" type="#_x0000_t75" style="width:434.25pt;height:261pt" o:ole="">
            <v:imagedata r:id="rId25" o:title=""/>
            <o:lock v:ext="edit" aspectratio="f"/>
          </v:shape>
          <o:OLEObject Type="Embed" ProgID="Visio.Drawing.11" ShapeID="_x0000_i1026" DrawAspect="Content" ObjectID="_1664885080" r:id="rId26"/>
        </w:object>
      </w:r>
    </w:p>
    <w:p w14:paraId="29F9FD25" w14:textId="77777777" w:rsidR="00A77AEF" w:rsidRPr="00857FCF" w:rsidRDefault="00A77AEF" w:rsidP="00A77AEF">
      <w:pPr>
        <w:pStyle w:val="TF"/>
      </w:pPr>
      <w:r w:rsidRPr="00857FCF">
        <w:t xml:space="preserve">Figure </w:t>
      </w:r>
      <w:r w:rsidRPr="00857FCF">
        <w:rPr>
          <w:lang w:eastAsia="zh-CN"/>
        </w:rPr>
        <w:t>10.3.2</w:t>
      </w:r>
      <w:r w:rsidRPr="00857FCF">
        <w:t>-</w:t>
      </w:r>
      <w:r w:rsidRPr="00857FCF">
        <w:rPr>
          <w:lang w:eastAsia="zh-CN"/>
        </w:rPr>
        <w:t>2</w:t>
      </w:r>
      <w:r w:rsidRPr="00857FCF">
        <w:t xml:space="preserve">: </w:t>
      </w:r>
      <w:r w:rsidRPr="00857FCF">
        <w:rPr>
          <w:lang w:eastAsia="zh-CN"/>
        </w:rPr>
        <w:t xml:space="preserve">SN Modification procedure - SN initiated </w:t>
      </w:r>
      <w:r w:rsidRPr="00857FCF">
        <w:t>with MN involvement</w:t>
      </w:r>
    </w:p>
    <w:p w14:paraId="767133AE" w14:textId="77777777" w:rsidR="00A77AEF" w:rsidRPr="00857FCF" w:rsidRDefault="00A77AEF" w:rsidP="00A77AEF">
      <w:r w:rsidRPr="00857FCF">
        <w:lastRenderedPageBreak/>
        <w:t>The S</w:t>
      </w:r>
      <w:r w:rsidRPr="00857FCF">
        <w:rPr>
          <w:lang w:eastAsia="zh-CN"/>
        </w:rPr>
        <w:t>N</w:t>
      </w:r>
      <w:r w:rsidRPr="00857FCF">
        <w:t xml:space="preserve"> uses the procedure to perform configuration changes of the SCG within the same S</w:t>
      </w:r>
      <w:r w:rsidRPr="00857FCF">
        <w:rPr>
          <w:lang w:eastAsia="zh-CN"/>
        </w:rPr>
        <w:t>N</w:t>
      </w:r>
      <w:r w:rsidRPr="00857FCF">
        <w:t>, e.g. to trigger the</w:t>
      </w:r>
      <w:r w:rsidRPr="00857FCF">
        <w:rPr>
          <w:lang w:eastAsia="zh-CN"/>
        </w:rPr>
        <w:t xml:space="preserve"> modification/</w:t>
      </w:r>
      <w:r w:rsidRPr="00857FCF">
        <w:t>release of the user plane resource configuration</w:t>
      </w:r>
      <w:r w:rsidRPr="00857FCF">
        <w:rPr>
          <w:lang w:eastAsia="zh-CN"/>
        </w:rPr>
        <w:t xml:space="preserve"> and to trigger PSCell changes (e.g. when a new security key is required or </w:t>
      </w:r>
      <w:r w:rsidRPr="00857FCF">
        <w:rPr>
          <w:rFonts w:eastAsia="PMingLiU"/>
          <w:lang w:eastAsia="zh-TW"/>
        </w:rPr>
        <w:t>when the MN needs to perform PDCP data recovery</w:t>
      </w:r>
      <w:r w:rsidRPr="00857FCF">
        <w:rPr>
          <w:lang w:eastAsia="zh-CN"/>
        </w:rPr>
        <w:t>)</w:t>
      </w:r>
      <w:r w:rsidRPr="00857FCF">
        <w:t>. The M</w:t>
      </w:r>
      <w:r w:rsidRPr="00857FCF">
        <w:rPr>
          <w:lang w:eastAsia="zh-CN"/>
        </w:rPr>
        <w:t>N</w:t>
      </w:r>
      <w:r w:rsidRPr="00857FCF">
        <w:t xml:space="preserve"> cannot reject the release request of </w:t>
      </w:r>
      <w:r w:rsidRPr="00857FCF">
        <w:rPr>
          <w:lang w:eastAsia="zh-CN"/>
        </w:rPr>
        <w:t>PDU session/QoS flows.</w:t>
      </w:r>
      <w:r w:rsidRPr="00857FCF">
        <w:t xml:space="preserve"> The SN also uses the procedure to request the MN to provide more DRB IDs to be used for SN terminated bearers or to return DRB IDs used for SN terminated bearers that are not needed any longer. Figure </w:t>
      </w:r>
      <w:r w:rsidRPr="00857FCF">
        <w:rPr>
          <w:lang w:eastAsia="zh-CN"/>
        </w:rPr>
        <w:t>10.3.2-2</w:t>
      </w:r>
      <w:r w:rsidRPr="00857FCF">
        <w:t xml:space="preserve"> shows an example signalling flow for S</w:t>
      </w:r>
      <w:r w:rsidRPr="00857FCF">
        <w:rPr>
          <w:lang w:eastAsia="zh-CN"/>
        </w:rPr>
        <w:t>N</w:t>
      </w:r>
      <w:r w:rsidRPr="00857FCF">
        <w:t xml:space="preserve"> initiated S</w:t>
      </w:r>
      <w:r w:rsidRPr="00857FCF">
        <w:rPr>
          <w:lang w:eastAsia="zh-CN"/>
        </w:rPr>
        <w:t>N</w:t>
      </w:r>
      <w:r w:rsidRPr="00857FCF">
        <w:t xml:space="preserve"> Modification procedure.</w:t>
      </w:r>
    </w:p>
    <w:p w14:paraId="6FD87FBC" w14:textId="77777777" w:rsidR="00A77AEF" w:rsidRPr="00857FCF" w:rsidRDefault="00A77AEF" w:rsidP="00A77AEF">
      <w:pPr>
        <w:pStyle w:val="B1"/>
      </w:pPr>
      <w:r w:rsidRPr="00857FCF">
        <w:t>1.</w:t>
      </w:r>
      <w:r w:rsidRPr="00857FCF">
        <w:tab/>
        <w:t>The S</w:t>
      </w:r>
      <w:r w:rsidRPr="00857FCF">
        <w:rPr>
          <w:lang w:eastAsia="zh-CN"/>
        </w:rPr>
        <w:t>N</w:t>
      </w:r>
      <w:r w:rsidRPr="00857FCF">
        <w:t xml:space="preserve"> sends the </w:t>
      </w:r>
      <w:r w:rsidRPr="00857FCF">
        <w:rPr>
          <w:i/>
        </w:rPr>
        <w:t>S</w:t>
      </w:r>
      <w:r w:rsidRPr="00857FCF">
        <w:rPr>
          <w:i/>
          <w:lang w:eastAsia="zh-CN"/>
        </w:rPr>
        <w:t>N</w:t>
      </w:r>
      <w:r w:rsidRPr="00857FCF">
        <w:rPr>
          <w:i/>
        </w:rPr>
        <w:t xml:space="preserve"> Modification Required</w:t>
      </w:r>
      <w:r w:rsidRPr="00857FCF">
        <w:t xml:space="preserve"> message </w:t>
      </w:r>
      <w:r w:rsidRPr="00857FCF">
        <w:rPr>
          <w:lang w:eastAsia="zh-CN"/>
        </w:rPr>
        <w:t>including an SN RRC reconfiguration message</w:t>
      </w:r>
      <w:r w:rsidRPr="00857FCF">
        <w:t>, which may contain</w:t>
      </w:r>
      <w:r w:rsidRPr="00857FCF">
        <w:rPr>
          <w:lang w:eastAsia="zh-CN"/>
        </w:rPr>
        <w:t xml:space="preserve"> </w:t>
      </w:r>
      <w:r w:rsidRPr="00857FCF">
        <w:t>user plane resource configuration related</w:t>
      </w:r>
      <w:r w:rsidRPr="00857FCF">
        <w:rPr>
          <w:lang w:eastAsia="zh-CN"/>
        </w:rPr>
        <w:t xml:space="preserve"> </w:t>
      </w:r>
      <w:r w:rsidRPr="00857FCF">
        <w:t xml:space="preserve">context, other UE context related information and the new radio resource configuration of SCG. In case of change of security key, the </w:t>
      </w:r>
      <w:r w:rsidRPr="00857FCF">
        <w:rPr>
          <w:i/>
        </w:rPr>
        <w:t>PDCP Change</w:t>
      </w:r>
      <w:r w:rsidRPr="00857FCF">
        <w:t xml:space="preserve"> </w:t>
      </w:r>
      <w:r w:rsidRPr="00857FCF">
        <w:rPr>
          <w:i/>
        </w:rPr>
        <w:t>Indication</w:t>
      </w:r>
      <w:r w:rsidRPr="00857FCF">
        <w:t xml:space="preserve"> indicates that an SN security key update is required. In case the MN needs to perform PDCP data recovery, the </w:t>
      </w:r>
      <w:r w:rsidRPr="00857FCF">
        <w:rPr>
          <w:i/>
        </w:rPr>
        <w:t>PDCP Change</w:t>
      </w:r>
      <w:r w:rsidRPr="00857FCF">
        <w:t xml:space="preserve"> </w:t>
      </w:r>
      <w:r w:rsidRPr="00857FCF">
        <w:rPr>
          <w:i/>
        </w:rPr>
        <w:t>Indication</w:t>
      </w:r>
      <w:r w:rsidRPr="00857FCF">
        <w:t xml:space="preserve"> indicates that PDCP data recovery is required.</w:t>
      </w:r>
    </w:p>
    <w:p w14:paraId="5FA9544B" w14:textId="77777777" w:rsidR="00A77AEF" w:rsidRPr="00857FCF" w:rsidRDefault="00A77AEF" w:rsidP="00A77AEF">
      <w:pPr>
        <w:pStyle w:val="B1"/>
      </w:pPr>
      <w:r w:rsidRPr="00857FCF">
        <w:tab/>
        <w:t>The S</w:t>
      </w:r>
      <w:r w:rsidRPr="00857FCF">
        <w:rPr>
          <w:lang w:eastAsia="zh-CN"/>
        </w:rPr>
        <w:t>N</w:t>
      </w:r>
      <w:r w:rsidRPr="00857FCF">
        <w:t xml:space="preserve"> can decide whether the change of security key is required.</w:t>
      </w:r>
    </w:p>
    <w:p w14:paraId="7E13AAF7" w14:textId="77777777" w:rsidR="00A77AEF" w:rsidRPr="00857FCF" w:rsidRDefault="00A77AEF" w:rsidP="00A77AEF">
      <w:pPr>
        <w:pStyle w:val="B1"/>
        <w:rPr>
          <w:lang w:eastAsia="zh-CN"/>
        </w:rPr>
      </w:pPr>
      <w:r w:rsidRPr="00857FCF">
        <w:rPr>
          <w:lang w:eastAsia="zh-CN"/>
        </w:rPr>
        <w:t>2/3.</w:t>
      </w:r>
      <w:r w:rsidRPr="00857FCF">
        <w:rPr>
          <w:lang w:eastAsia="zh-CN"/>
        </w:rPr>
        <w:tab/>
        <w:t xml:space="preserve">The MN initiated SN Modification procedure may be triggered by </w:t>
      </w:r>
      <w:r w:rsidRPr="00857FCF">
        <w:rPr>
          <w:i/>
          <w:lang w:eastAsia="zh-CN"/>
        </w:rPr>
        <w:t>SN Modification Required</w:t>
      </w:r>
      <w:r w:rsidRPr="00857FCF">
        <w:rPr>
          <w:lang w:eastAsia="zh-CN"/>
        </w:rPr>
        <w:t xml:space="preserve"> message, e.g. when an </w:t>
      </w:r>
      <w:r w:rsidRPr="00857FCF">
        <w:t>SN security key change needs to be applied</w:t>
      </w:r>
      <w:r w:rsidRPr="00857FCF">
        <w:rPr>
          <w:lang w:eastAsia="zh-CN"/>
        </w:rPr>
        <w:t>.</w:t>
      </w:r>
    </w:p>
    <w:p w14:paraId="5392D13F" w14:textId="77777777" w:rsidR="00A77AEF" w:rsidRPr="00857FCF" w:rsidRDefault="00A77AEF" w:rsidP="00A77AEF">
      <w:pPr>
        <w:pStyle w:val="NO"/>
        <w:rPr>
          <w:lang w:eastAsia="zh-CN"/>
        </w:rPr>
      </w:pPr>
      <w:r w:rsidRPr="00857FCF">
        <w:t>NOTE 3:</w:t>
      </w:r>
      <w:r w:rsidRPr="00857FCF">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4272401E" w14:textId="77777777" w:rsidR="00A77AEF" w:rsidRPr="00857FCF" w:rsidRDefault="00A77AEF" w:rsidP="00A77AEF">
      <w:pPr>
        <w:pStyle w:val="B1"/>
      </w:pPr>
      <w:r w:rsidRPr="00857FCF">
        <w:t>4.</w:t>
      </w:r>
      <w:r w:rsidRPr="00857FCF">
        <w:tab/>
      </w:r>
      <w:r w:rsidRPr="00857FCF">
        <w:rPr>
          <w:lang w:eastAsia="zh-CN"/>
        </w:rPr>
        <w:t>T</w:t>
      </w:r>
      <w:r w:rsidRPr="00857FCF">
        <w:t>he M</w:t>
      </w:r>
      <w:r w:rsidRPr="00857FCF">
        <w:rPr>
          <w:lang w:eastAsia="zh-CN"/>
        </w:rPr>
        <w:t>N</w:t>
      </w:r>
      <w:r w:rsidRPr="00857FCF">
        <w:t xml:space="preserve"> sends the </w:t>
      </w:r>
      <w:r w:rsidRPr="00857FCF">
        <w:rPr>
          <w:i/>
        </w:rPr>
        <w:t>MN RRC reconfiguration</w:t>
      </w:r>
      <w:r w:rsidRPr="00857FCF">
        <w:t xml:space="preserve"> message to the UE including the</w:t>
      </w:r>
      <w:r w:rsidRPr="00857FCF">
        <w:rPr>
          <w:lang w:eastAsia="zh-CN"/>
        </w:rPr>
        <w:t xml:space="preserve"> SN RRC reconfiguration message with the new SCG radio resource configuration.</w:t>
      </w:r>
    </w:p>
    <w:p w14:paraId="34129DC2" w14:textId="77777777" w:rsidR="00A77AEF" w:rsidRPr="00857FCF" w:rsidRDefault="00A77AEF" w:rsidP="00A77AEF">
      <w:pPr>
        <w:pStyle w:val="B1"/>
      </w:pPr>
      <w:r w:rsidRPr="00857FCF">
        <w:t>5.</w:t>
      </w:r>
      <w:r w:rsidRPr="00857FCF">
        <w:tab/>
        <w:t xml:space="preserve">The UE applies the new configuration and sends the </w:t>
      </w:r>
      <w:r w:rsidRPr="00857FCF">
        <w:rPr>
          <w:i/>
        </w:rPr>
        <w:t>MN RRC reconfiguration complete</w:t>
      </w:r>
      <w:r w:rsidRPr="00857FCF">
        <w:t xml:space="preserve"> message</w:t>
      </w:r>
      <w:r w:rsidRPr="00857FCF">
        <w:rPr>
          <w:lang w:eastAsia="zh-CN"/>
        </w:rPr>
        <w:t>, including an SN RRC response message, if needed</w:t>
      </w:r>
      <w:r w:rsidRPr="00857FCF">
        <w:t xml:space="preserve">. In case the UE is unable to comply with (part of) the configuration included in the </w:t>
      </w:r>
      <w:r w:rsidRPr="00857FCF">
        <w:rPr>
          <w:i/>
        </w:rPr>
        <w:t>MN RRC reconfiguration</w:t>
      </w:r>
      <w:r w:rsidRPr="00857FCF">
        <w:t xml:space="preserve"> message, it performs the reconfiguration failure procedure.</w:t>
      </w:r>
    </w:p>
    <w:p w14:paraId="493AF3AB" w14:textId="77777777" w:rsidR="00A77AEF" w:rsidRPr="00857FCF" w:rsidRDefault="00A77AEF" w:rsidP="00A77AEF">
      <w:pPr>
        <w:pStyle w:val="B1"/>
        <w:rPr>
          <w:lang w:eastAsia="zh-CN"/>
        </w:rPr>
      </w:pPr>
      <w:r w:rsidRPr="00857FCF">
        <w:t>6.</w:t>
      </w:r>
      <w:r w:rsidRPr="00857FCF">
        <w:rPr>
          <w:lang w:eastAsia="zh-CN"/>
        </w:rPr>
        <w:tab/>
      </w:r>
      <w:r w:rsidRPr="00857FCF">
        <w:t xml:space="preserve">Upon successful completion of the reconfiguration, the success of the procedure is indicated in the </w:t>
      </w:r>
      <w:r w:rsidRPr="00857FCF">
        <w:rPr>
          <w:i/>
        </w:rPr>
        <w:t>SN</w:t>
      </w:r>
      <w:r w:rsidRPr="00857FCF" w:rsidDel="007A10BC">
        <w:rPr>
          <w:i/>
        </w:rPr>
        <w:t xml:space="preserve"> </w:t>
      </w:r>
      <w:r w:rsidRPr="00857FCF">
        <w:rPr>
          <w:i/>
        </w:rPr>
        <w:t>Modification Confirm</w:t>
      </w:r>
      <w:r w:rsidRPr="00857FCF">
        <w:t xml:space="preserve"> message</w:t>
      </w:r>
      <w:r w:rsidRPr="00857FCF">
        <w:rPr>
          <w:lang w:eastAsia="zh-CN"/>
        </w:rPr>
        <w:t xml:space="preserve"> including the SN RRC response message, if received from the UE</w:t>
      </w:r>
      <w:r w:rsidRPr="00857FCF">
        <w:t>.</w:t>
      </w:r>
    </w:p>
    <w:p w14:paraId="75A2B8F1" w14:textId="77777777" w:rsidR="00A77AEF" w:rsidRPr="00857FCF" w:rsidRDefault="00A77AEF" w:rsidP="00A77AEF">
      <w:pPr>
        <w:pStyle w:val="B1"/>
      </w:pPr>
      <w:r w:rsidRPr="00857FCF">
        <w:t>7.</w:t>
      </w:r>
      <w:r w:rsidRPr="00857FCF">
        <w:tab/>
        <w:t xml:space="preserve">If instructed, the UE performs synchronisation towards the PSCell </w:t>
      </w:r>
      <w:r w:rsidRPr="00857FCF">
        <w:rPr>
          <w:lang w:eastAsia="zh-CN"/>
        </w:rPr>
        <w:t>configured</w:t>
      </w:r>
      <w:r w:rsidRPr="00857FCF">
        <w:t xml:space="preserve"> </w:t>
      </w:r>
      <w:r w:rsidRPr="00857FCF">
        <w:rPr>
          <w:lang w:eastAsia="zh-CN"/>
        </w:rPr>
        <w:t xml:space="preserve">by </w:t>
      </w:r>
      <w:r w:rsidRPr="00857FCF">
        <w:t>the S</w:t>
      </w:r>
      <w:r w:rsidRPr="00857FCF">
        <w:rPr>
          <w:lang w:eastAsia="zh-CN"/>
        </w:rPr>
        <w:t>N</w:t>
      </w:r>
      <w:r w:rsidRPr="00857FCF">
        <w:t xml:space="preserve"> as described in S</w:t>
      </w:r>
      <w:r w:rsidRPr="00857FCF">
        <w:rPr>
          <w:lang w:eastAsia="zh-CN"/>
        </w:rPr>
        <w:t>N</w:t>
      </w:r>
      <w:r w:rsidRPr="00857FCF">
        <w:t xml:space="preserve"> </w:t>
      </w:r>
      <w:r w:rsidRPr="00857FCF">
        <w:rPr>
          <w:lang w:eastAsia="zh-CN"/>
        </w:rPr>
        <w:t>A</w:t>
      </w:r>
      <w:r w:rsidRPr="00857FCF">
        <w:t xml:space="preserve">ddition procedure. Otherwise, the UE may perform UL transmission </w:t>
      </w:r>
      <w:r w:rsidRPr="00857FCF">
        <w:rPr>
          <w:lang w:eastAsia="zh-CN"/>
        </w:rPr>
        <w:t xml:space="preserve">directly </w:t>
      </w:r>
      <w:r w:rsidRPr="00857FCF">
        <w:t>after having applied the new configuration.</w:t>
      </w:r>
    </w:p>
    <w:p w14:paraId="7E9DDCE0" w14:textId="77777777" w:rsidR="00A77AEF" w:rsidRPr="00857FCF" w:rsidRDefault="00A77AEF" w:rsidP="00A77AEF">
      <w:pPr>
        <w:pStyle w:val="B1"/>
      </w:pPr>
      <w:r w:rsidRPr="00857FCF">
        <w:t>8.</w:t>
      </w:r>
      <w:r w:rsidRPr="00857FCF">
        <w:tab/>
        <w:t xml:space="preserve">If PDCP termination point is changed for bearers using RLC AM, and when RRC full configuration is not used, the SN Status </w:t>
      </w:r>
      <w:r w:rsidRPr="00857FCF">
        <w:rPr>
          <w:kern w:val="2"/>
        </w:rPr>
        <w:t xml:space="preserve">Transfer </w:t>
      </w:r>
      <w:r w:rsidRPr="00857FCF">
        <w:t>takes place between the MN and the SN (Figure 10.3.2-2 depicts the case where a bearer context is transferred from the SN to the MN).</w:t>
      </w:r>
    </w:p>
    <w:p w14:paraId="092F69CD" w14:textId="77777777" w:rsidR="00A77AEF" w:rsidRPr="00857FCF" w:rsidRDefault="00A77AEF" w:rsidP="00A77AEF">
      <w:pPr>
        <w:pStyle w:val="B1"/>
        <w:rPr>
          <w:lang w:eastAsia="zh-CN"/>
        </w:rPr>
      </w:pPr>
      <w:r w:rsidRPr="00857FCF">
        <w:t>9.</w:t>
      </w:r>
      <w:r w:rsidRPr="00857FCF">
        <w:tab/>
        <w:t>If applicable, data forwarding between M</w:t>
      </w:r>
      <w:r w:rsidRPr="00857FCF">
        <w:rPr>
          <w:lang w:eastAsia="zh-CN"/>
        </w:rPr>
        <w:t>N</w:t>
      </w:r>
      <w:r w:rsidRPr="00857FCF">
        <w:t xml:space="preserve"> and the S</w:t>
      </w:r>
      <w:r w:rsidRPr="00857FCF">
        <w:rPr>
          <w:lang w:eastAsia="zh-CN"/>
        </w:rPr>
        <w:t>N</w:t>
      </w:r>
      <w:r w:rsidRPr="00857FCF">
        <w:t xml:space="preserve"> takes place (Figure </w:t>
      </w:r>
      <w:r w:rsidRPr="00857FCF">
        <w:rPr>
          <w:lang w:eastAsia="zh-CN"/>
        </w:rPr>
        <w:t>10.3.2-2</w:t>
      </w:r>
      <w:r w:rsidRPr="00857FCF">
        <w:t xml:space="preserve"> depicts the case where a user plane resource configuration</w:t>
      </w:r>
      <w:r w:rsidRPr="00857FCF">
        <w:rPr>
          <w:lang w:eastAsia="zh-CN"/>
        </w:rPr>
        <w:t xml:space="preserve"> related</w:t>
      </w:r>
      <w:r w:rsidRPr="00857FCF">
        <w:t xml:space="preserve"> context is transferred from the S</w:t>
      </w:r>
      <w:r w:rsidRPr="00857FCF">
        <w:rPr>
          <w:lang w:eastAsia="zh-CN"/>
        </w:rPr>
        <w:t>N</w:t>
      </w:r>
      <w:r w:rsidRPr="00857FCF">
        <w:t xml:space="preserve"> to the M</w:t>
      </w:r>
      <w:r w:rsidRPr="00857FCF">
        <w:rPr>
          <w:lang w:eastAsia="zh-CN"/>
        </w:rPr>
        <w:t>N</w:t>
      </w:r>
      <w:r w:rsidRPr="00857FCF">
        <w:t>).</w:t>
      </w:r>
    </w:p>
    <w:p w14:paraId="7AFA8AA7" w14:textId="77777777" w:rsidR="00A77AEF" w:rsidRPr="00857FCF" w:rsidRDefault="00A77AEF" w:rsidP="00A77AEF">
      <w:pPr>
        <w:pStyle w:val="B1"/>
        <w:rPr>
          <w:rFonts w:eastAsia="Helvetica 45 Light"/>
        </w:rPr>
      </w:pPr>
      <w:r w:rsidRPr="00857FCF">
        <w:rPr>
          <w:rFonts w:eastAsia="Helvetica 45 Light"/>
        </w:rPr>
        <w:t>10.</w:t>
      </w:r>
      <w:r w:rsidRPr="00857FCF">
        <w:rPr>
          <w:rFonts w:eastAsia="Helvetica 45 Light"/>
        </w:rPr>
        <w:tab/>
        <w:t xml:space="preserve">The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to the MN and includes the data volumes delivered to </w:t>
      </w:r>
      <w:r w:rsidRPr="00857FCF">
        <w:rPr>
          <w:lang w:eastAsia="zh-CN"/>
        </w:rPr>
        <w:t>and received from</w:t>
      </w:r>
      <w:r w:rsidRPr="00857FCF">
        <w:rPr>
          <w:rFonts w:eastAsia="Helvetica 45 Light"/>
        </w:rPr>
        <w:t xml:space="preserve"> the UE as described in clause 10.11.2.</w:t>
      </w:r>
    </w:p>
    <w:p w14:paraId="78A616CF" w14:textId="77777777" w:rsidR="00A77AEF" w:rsidRPr="00857FCF" w:rsidRDefault="00A77AEF" w:rsidP="00A77AEF">
      <w:pPr>
        <w:pStyle w:val="NO"/>
        <w:spacing w:after="120"/>
      </w:pPr>
      <w:r w:rsidRPr="00857FCF">
        <w:rPr>
          <w:rFonts w:eastAsia="Helvetica 45 Light"/>
        </w:rPr>
        <w:t>NOTE 4:</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 xml:space="preserve">Usage </w:t>
      </w:r>
      <w:r w:rsidRPr="00857FCF">
        <w:rPr>
          <w:rFonts w:eastAsia="Helvetica 45 Light"/>
          <w:i/>
        </w:rPr>
        <w:t>Report</w:t>
      </w:r>
      <w:r w:rsidRPr="00857FCF">
        <w:rPr>
          <w:rFonts w:eastAsia="Helvetica 45 Light"/>
        </w:rPr>
        <w:t xml:space="preserve"> message and performs data forwarding with MN is not defined. The SN may send the report when the transmission of the related QoS flow is stopped.</w:t>
      </w:r>
    </w:p>
    <w:p w14:paraId="16C60401" w14:textId="77777777" w:rsidR="00A77AEF" w:rsidRPr="00857FCF" w:rsidRDefault="00A77AEF" w:rsidP="00A77AEF">
      <w:pPr>
        <w:pStyle w:val="B1"/>
      </w:pPr>
      <w:r w:rsidRPr="00857FCF">
        <w:t>11.</w:t>
      </w:r>
      <w:r w:rsidRPr="00857FCF">
        <w:tab/>
        <w:t xml:space="preserve">If applicable, a </w:t>
      </w:r>
      <w:r w:rsidRPr="00857FCF">
        <w:rPr>
          <w:lang w:eastAsia="zh-CN"/>
        </w:rPr>
        <w:t xml:space="preserve">PDU Session </w:t>
      </w:r>
      <w:r w:rsidRPr="00857FCF">
        <w:t xml:space="preserve">path update </w:t>
      </w:r>
      <w:r w:rsidRPr="00857FCF">
        <w:rPr>
          <w:lang w:eastAsia="zh-CN"/>
        </w:rPr>
        <w:t xml:space="preserve">procedure </w:t>
      </w:r>
      <w:r w:rsidRPr="00857FCF">
        <w:t>is performed.</w:t>
      </w:r>
    </w:p>
    <w:p w14:paraId="45945721" w14:textId="77777777" w:rsidR="00A77AEF" w:rsidRPr="00857FCF" w:rsidRDefault="00A77AEF" w:rsidP="00A77AEF">
      <w:pPr>
        <w:rPr>
          <w:b/>
          <w:lang w:eastAsia="zh-CN"/>
        </w:rPr>
      </w:pPr>
      <w:r w:rsidRPr="00857FCF">
        <w:rPr>
          <w:b/>
        </w:rPr>
        <w:t>SN initiated SN Modification without MN involvement</w:t>
      </w:r>
    </w:p>
    <w:p w14:paraId="66DF72BD" w14:textId="77777777" w:rsidR="00A77AEF" w:rsidRPr="00857FCF" w:rsidRDefault="00A77AEF" w:rsidP="00A77AEF">
      <w:pPr>
        <w:rPr>
          <w:lang w:eastAsia="zh-CN"/>
        </w:rPr>
      </w:pPr>
      <w:r w:rsidRPr="00857FCF">
        <w:t>This procedure is not supported for NE-DC.</w:t>
      </w:r>
    </w:p>
    <w:p w14:paraId="2541B020" w14:textId="77777777" w:rsidR="00A77AEF" w:rsidRPr="00857FCF" w:rsidRDefault="00A77AEF" w:rsidP="00A77AEF">
      <w:pPr>
        <w:pStyle w:val="TH"/>
        <w:rPr>
          <w:rFonts w:ascii="Times New Roman" w:eastAsia="SimSun" w:hAnsi="Times New Roman"/>
          <w:i/>
          <w:sz w:val="22"/>
          <w:lang w:eastAsia="zh-CN"/>
        </w:rPr>
      </w:pPr>
      <w:r w:rsidRPr="00857FCF">
        <w:object w:dxaOrig="8445" w:dyaOrig="3230" w14:anchorId="4BC0C766">
          <v:shape id="_x0000_i1027" type="#_x0000_t75" style="width:417.75pt;height:160.5pt" o:ole="">
            <v:imagedata r:id="rId27" o:title=""/>
          </v:shape>
          <o:OLEObject Type="Embed" ProgID="Visio.Drawing.11" ShapeID="_x0000_i1027" DrawAspect="Content" ObjectID="_1664885081" r:id="rId28"/>
        </w:object>
      </w:r>
    </w:p>
    <w:p w14:paraId="640E91F1" w14:textId="77777777" w:rsidR="00A77AEF" w:rsidRPr="00857FCF" w:rsidRDefault="00A77AEF" w:rsidP="00A77AEF">
      <w:pPr>
        <w:pStyle w:val="TF"/>
      </w:pPr>
      <w:r w:rsidRPr="00857FCF">
        <w:t>Figure 10.3.2-3: SN Modification – SN initiated without MN involvement</w:t>
      </w:r>
    </w:p>
    <w:p w14:paraId="1E01ADFC" w14:textId="77777777" w:rsidR="00A77AEF" w:rsidRPr="00857FCF" w:rsidRDefault="00A77AEF" w:rsidP="00A77AEF">
      <w:r w:rsidRPr="00857FCF">
        <w:t xml:space="preserve">The SN initiated SN modification procedure without MN involvement is used to modify the configuration within SN in case no coordination with MN is required, including the addition/modification/release of SCG SCell and PSCell change </w:t>
      </w:r>
      <w:r w:rsidRPr="00857FCF">
        <w:rPr>
          <w:rFonts w:eastAsia="PMingLiU"/>
          <w:lang w:eastAsia="zh-TW"/>
        </w:rPr>
        <w:t>(e.g. when the security key does not need to be changed and the MN does not need to be involved in PDCP recovery)</w:t>
      </w:r>
      <w:r w:rsidRPr="00857FCF">
        <w:t>.</w:t>
      </w:r>
      <w:r w:rsidRPr="00857FCF" w:rsidDel="00EA647A">
        <w:t xml:space="preserve"> </w:t>
      </w:r>
      <w:r w:rsidRPr="00857FCF">
        <w:rPr>
          <w:lang w:eastAsia="zh-CN"/>
        </w:rPr>
        <w:t xml:space="preserve">The SN may initiate the procedure to configure or modify CPC configuration within the same SN. </w:t>
      </w:r>
      <w:r w:rsidRPr="00857FCF">
        <w:t>Figure 10.</w:t>
      </w:r>
      <w:r w:rsidRPr="00857FCF">
        <w:rPr>
          <w:lang w:eastAsia="zh-CN"/>
        </w:rPr>
        <w:t>3.2</w:t>
      </w:r>
      <w:r w:rsidRPr="00857FCF">
        <w:t xml:space="preserve">-3 shows an example signalling flow for SN initiated SN modification procedure without MN involvement. </w:t>
      </w:r>
      <w:r w:rsidRPr="00857FCF">
        <w:rPr>
          <w:rFonts w:eastAsia="PMingLiU"/>
          <w:lang w:eastAsia="zh-TW"/>
        </w:rPr>
        <w:t>The SN can decide whether the Random Access procedure is required.</w:t>
      </w:r>
    </w:p>
    <w:p w14:paraId="417C5172" w14:textId="77777777" w:rsidR="00A77AEF" w:rsidRPr="00857FCF" w:rsidRDefault="00A77AEF" w:rsidP="00A77AEF">
      <w:pPr>
        <w:pStyle w:val="B1"/>
      </w:pPr>
      <w:r w:rsidRPr="00857FCF">
        <w:t>1.</w:t>
      </w:r>
      <w:r w:rsidRPr="00857FCF">
        <w:tab/>
        <w:t xml:space="preserve">The SN sends the </w:t>
      </w:r>
      <w:r w:rsidRPr="00857FCF">
        <w:rPr>
          <w:i/>
        </w:rPr>
        <w:t>SN RRC reconfiguration</w:t>
      </w:r>
      <w:r w:rsidRPr="00857FCF">
        <w:t xml:space="preserve"> message to the UE through SRB3.</w:t>
      </w:r>
    </w:p>
    <w:p w14:paraId="594D6565" w14:textId="77777777" w:rsidR="00A77AEF" w:rsidRPr="00857FCF" w:rsidRDefault="00A77AEF" w:rsidP="00A77AEF">
      <w:pPr>
        <w:pStyle w:val="B1"/>
      </w:pPr>
      <w:r w:rsidRPr="00857FCF">
        <w:t>2.</w:t>
      </w:r>
      <w:r w:rsidRPr="00857FCF">
        <w:tab/>
        <w:t xml:space="preserve">The UE applies the new configuration and replies with the </w:t>
      </w:r>
      <w:r w:rsidRPr="00857FCF">
        <w:rPr>
          <w:i/>
        </w:rPr>
        <w:t>SN RRC reconfiguration complete</w:t>
      </w:r>
      <w:r w:rsidRPr="00857FCF">
        <w:t xml:space="preserve"> message. In case the UE is unable to comply with (part of) the configuration included in the </w:t>
      </w:r>
      <w:r w:rsidRPr="00857FCF">
        <w:rPr>
          <w:i/>
        </w:rPr>
        <w:t>SN RRC reconfiguration</w:t>
      </w:r>
      <w:r w:rsidRPr="00857FCF">
        <w:t xml:space="preserve"> message, it performs the reconfiguration failure procedure.</w:t>
      </w:r>
    </w:p>
    <w:p w14:paraId="0937AB83" w14:textId="77777777" w:rsidR="00A77AEF" w:rsidRPr="00857FCF" w:rsidRDefault="00A77AEF" w:rsidP="00A77AEF">
      <w:pPr>
        <w:pStyle w:val="B1"/>
        <w:rPr>
          <w:rFonts w:eastAsia="PMingLiU"/>
          <w:lang w:eastAsia="zh-TW"/>
        </w:rPr>
      </w:pPr>
      <w:r w:rsidRPr="00857FCF">
        <w:rPr>
          <w:rFonts w:eastAsia="PMingLiU"/>
          <w:lang w:eastAsia="zh-TW"/>
        </w:rPr>
        <w:t>3.</w:t>
      </w:r>
      <w:r w:rsidRPr="00857FC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37BB6F92" w14:textId="1CA06DA1" w:rsidR="00A77AEF" w:rsidRPr="00857FCF" w:rsidDel="00EA718C" w:rsidRDefault="00A77AEF" w:rsidP="00A77AEF">
      <w:pPr>
        <w:pStyle w:val="B1"/>
        <w:rPr>
          <w:del w:id="7" w:author="Nokia" w:date="2020-10-12T16:55:00Z"/>
          <w:lang w:eastAsia="zh-CN"/>
        </w:rPr>
      </w:pPr>
      <w:del w:id="8" w:author="Nokia" w:date="2020-10-12T16:55:00Z">
        <w:r w:rsidRPr="00857FCF" w:rsidDel="00EA718C">
          <w:delText>3a.</w:delText>
        </w:r>
        <w:r w:rsidRPr="00857FCF" w:rsidDel="00EA718C">
          <w:tab/>
          <w:delText xml:space="preserve">In case of CPC, </w:delText>
        </w:r>
        <w:r w:rsidRPr="00857FCF" w:rsidDel="00EA718C">
          <w:rPr>
            <w:lang w:eastAsia="zh-CN"/>
          </w:rPr>
          <w:delText xml:space="preserve">the </w:delText>
        </w:r>
        <w:r w:rsidRPr="00857FCF" w:rsidDel="00EA718C">
          <w:delText xml:space="preserve">UE maintains connection with source </w:delText>
        </w:r>
        <w:r w:rsidRPr="00857FCF" w:rsidDel="00EA718C">
          <w:rPr>
            <w:lang w:eastAsia="zh-CN"/>
          </w:rPr>
          <w:delText>PSCell</w:delText>
        </w:r>
        <w:r w:rsidRPr="00857FCF" w:rsidDel="00EA718C">
          <w:delText xml:space="preserve"> after receiving C</w:delText>
        </w:r>
        <w:r w:rsidRPr="00857FCF" w:rsidDel="00EA718C">
          <w:rPr>
            <w:lang w:eastAsia="zh-CN"/>
          </w:rPr>
          <w:delText>PC</w:delText>
        </w:r>
        <w:r w:rsidRPr="00857FCF" w:rsidDel="00EA718C">
          <w:delText xml:space="preserve"> configuration, and starts evaluating the C</w:delText>
        </w:r>
        <w:r w:rsidRPr="00857FCF" w:rsidDel="00EA718C">
          <w:rPr>
            <w:lang w:eastAsia="zh-CN"/>
          </w:rPr>
          <w:delText>PC</w:delText>
        </w:r>
        <w:r w:rsidRPr="00857FCF" w:rsidDel="00EA718C">
          <w:delText xml:space="preserve"> execution conditions for the candidate </w:delText>
        </w:r>
        <w:r w:rsidRPr="00857FCF" w:rsidDel="00EA718C">
          <w:rPr>
            <w:lang w:eastAsia="zh-CN"/>
          </w:rPr>
          <w:delText>PSC</w:delText>
        </w:r>
        <w:r w:rsidRPr="00857FCF" w:rsidDel="00EA718C">
          <w:delText>ell(s). If at least one C</w:delText>
        </w:r>
        <w:r w:rsidRPr="00857FCF" w:rsidDel="00EA718C">
          <w:rPr>
            <w:lang w:eastAsia="zh-CN"/>
          </w:rPr>
          <w:delText>PC</w:delText>
        </w:r>
        <w:r w:rsidRPr="00857FCF" w:rsidDel="00EA718C">
          <w:delText xml:space="preserve"> candidate </w:delText>
        </w:r>
        <w:r w:rsidRPr="00857FCF" w:rsidDel="00EA718C">
          <w:rPr>
            <w:lang w:eastAsia="zh-CN"/>
          </w:rPr>
          <w:delText>PSC</w:delText>
        </w:r>
        <w:r w:rsidRPr="00857FCF" w:rsidDel="00EA718C">
          <w:delText>ell satisfies the corresponding C</w:delText>
        </w:r>
        <w:r w:rsidRPr="00857FCF" w:rsidDel="00EA718C">
          <w:rPr>
            <w:lang w:eastAsia="zh-CN"/>
          </w:rPr>
          <w:delText>PC</w:delText>
        </w:r>
        <w:r w:rsidRPr="00857FCF" w:rsidDel="00EA718C">
          <w:delText xml:space="preserve"> execution condition, the UE detaches from the source </w:delText>
        </w:r>
        <w:r w:rsidRPr="00857FCF" w:rsidDel="00EA718C">
          <w:rPr>
            <w:lang w:eastAsia="zh-CN"/>
          </w:rPr>
          <w:delText>PSCell</w:delText>
        </w:r>
        <w:r w:rsidRPr="00857FCF" w:rsidDel="00EA718C">
          <w:delText xml:space="preserve">, applies the stored corresponding configuration for that selected candidate </w:delText>
        </w:r>
        <w:r w:rsidRPr="00857FCF" w:rsidDel="00EA718C">
          <w:rPr>
            <w:lang w:eastAsia="zh-CN"/>
          </w:rPr>
          <w:delText>PSC</w:delText>
        </w:r>
        <w:r w:rsidRPr="00857FCF" w:rsidDel="00EA718C">
          <w:delText xml:space="preserve">ell and synchronises to that candidate </w:delText>
        </w:r>
        <w:r w:rsidRPr="00857FCF" w:rsidDel="00EA718C">
          <w:rPr>
            <w:lang w:eastAsia="zh-CN"/>
          </w:rPr>
          <w:delText>PSC</w:delText>
        </w:r>
        <w:r w:rsidRPr="00857FCF" w:rsidDel="00EA718C">
          <w:delText xml:space="preserve">ell. The UE completes the </w:delText>
        </w:r>
        <w:r w:rsidRPr="00857FCF" w:rsidDel="00EA718C">
          <w:rPr>
            <w:lang w:eastAsia="zh-CN"/>
          </w:rPr>
          <w:delText xml:space="preserve">CPC execution </w:delText>
        </w:r>
        <w:r w:rsidRPr="00857FCF" w:rsidDel="00EA718C">
          <w:delText xml:space="preserve">procedure by sending </w:delText>
        </w:r>
        <w:r w:rsidRPr="00857FCF" w:rsidDel="00EA718C">
          <w:rPr>
            <w:lang w:eastAsia="zh-CN"/>
          </w:rPr>
          <w:delText xml:space="preserve">an </w:delText>
        </w:r>
        <w:r w:rsidRPr="00857FCF" w:rsidDel="00EA718C">
          <w:rPr>
            <w:i/>
          </w:rPr>
          <w:delText>RRC</w:delText>
        </w:r>
        <w:r w:rsidRPr="00857FCF" w:rsidDel="00EA718C">
          <w:rPr>
            <w:i/>
            <w:lang w:eastAsia="zh-CN"/>
          </w:rPr>
          <w:delText>R</w:delText>
        </w:r>
        <w:r w:rsidRPr="00857FCF" w:rsidDel="00EA718C">
          <w:rPr>
            <w:i/>
          </w:rPr>
          <w:delText>econfiguration</w:delText>
        </w:r>
        <w:r w:rsidRPr="00857FCF" w:rsidDel="00EA718C">
          <w:rPr>
            <w:i/>
            <w:lang w:eastAsia="zh-CN"/>
          </w:rPr>
          <w:delText>C</w:delText>
        </w:r>
        <w:r w:rsidRPr="00857FCF" w:rsidDel="00EA718C">
          <w:rPr>
            <w:i/>
          </w:rPr>
          <w:delText>omplete</w:delText>
        </w:r>
        <w:r w:rsidRPr="00857FCF" w:rsidDel="00EA718C">
          <w:rPr>
            <w:lang w:eastAsia="zh-CN"/>
          </w:rPr>
          <w:delText xml:space="preserve"> </w:delText>
        </w:r>
        <w:r w:rsidRPr="00857FCF" w:rsidDel="00EA718C">
          <w:delText xml:space="preserve">message to the </w:delText>
        </w:r>
        <w:r w:rsidRPr="00857FCF" w:rsidDel="00EA718C">
          <w:rPr>
            <w:lang w:eastAsia="zh-CN"/>
          </w:rPr>
          <w:delText>new PSCell.</w:delText>
        </w:r>
      </w:del>
    </w:p>
    <w:p w14:paraId="4AF0A3FD" w14:textId="5160A04F" w:rsidR="00922531" w:rsidRDefault="00922531" w:rsidP="00A77AEF">
      <w:pPr>
        <w:rPr>
          <w:ins w:id="9" w:author="Nokia" w:date="2020-10-12T16:56:00Z"/>
          <w:b/>
        </w:rPr>
      </w:pPr>
      <w:ins w:id="10" w:author="Nokia" w:date="2020-10-12T16:55:00Z">
        <w:r>
          <w:rPr>
            <w:b/>
          </w:rPr>
          <w:t xml:space="preserve">SN initiated Conditional SN Modification (CPC) without MN </w:t>
        </w:r>
      </w:ins>
      <w:ins w:id="11" w:author="Nokia" w:date="2020-10-12T16:56:00Z">
        <w:r>
          <w:rPr>
            <w:b/>
          </w:rPr>
          <w:t>involvement</w:t>
        </w:r>
      </w:ins>
    </w:p>
    <w:p w14:paraId="02F2CC32" w14:textId="03481530" w:rsidR="00922531" w:rsidRDefault="00922531" w:rsidP="00922531">
      <w:pPr>
        <w:rPr>
          <w:ins w:id="12" w:author="Nokia" w:date="2020-10-12T16:57:00Z"/>
        </w:rPr>
      </w:pPr>
      <w:ins w:id="13" w:author="Nokia" w:date="2020-10-12T16:56:00Z">
        <w:r>
          <w:t xml:space="preserve">This procedure is supported for the </w:t>
        </w:r>
      </w:ins>
      <w:ins w:id="14" w:author="Nokia" w:date="2020-10-12T16:57:00Z">
        <w:r>
          <w:t>MR-DC options</w:t>
        </w:r>
      </w:ins>
      <w:ins w:id="15" w:author="Nokia" w:date="2020-10-22T09:34:00Z">
        <w:r w:rsidR="00E14583">
          <w:t xml:space="preserve"> except for NE-DC</w:t>
        </w:r>
      </w:ins>
      <w:ins w:id="16" w:author="Nokia" w:date="2020-10-12T16:57:00Z">
        <w:r>
          <w:t>.</w:t>
        </w:r>
      </w:ins>
    </w:p>
    <w:p w14:paraId="7A8DF4D9" w14:textId="3E3A83A3" w:rsidR="00922531" w:rsidRDefault="005E7985" w:rsidP="00922531">
      <w:pPr>
        <w:jc w:val="center"/>
        <w:rPr>
          <w:ins w:id="17" w:author="Nokia" w:date="2020-10-12T16:55:00Z"/>
        </w:rPr>
      </w:pPr>
      <w:ins w:id="18" w:author="Nokia" w:date="2020-10-21T23:06:00Z">
        <w:r>
          <w:object w:dxaOrig="8431" w:dyaOrig="3671" w14:anchorId="657E6D78">
            <v:shape id="_x0000_i1028" type="#_x0000_t75" style="width:421.5pt;height:183.75pt" o:ole="">
              <v:imagedata r:id="rId29" o:title=""/>
            </v:shape>
            <o:OLEObject Type="Embed" ProgID="Visio.Drawing.15" ShapeID="_x0000_i1028" DrawAspect="Content" ObjectID="_1664885082" r:id="rId30"/>
          </w:object>
        </w:r>
      </w:ins>
      <w:del w:id="19" w:author="Nokia" w:date="2020-10-21T22:58:00Z">
        <w:r w:rsidR="00C17373" w:rsidDel="005E7985">
          <w:rPr>
            <w:lang w:eastAsia="zh-CN"/>
          </w:rPr>
          <w:fldChar w:fldCharType="begin"/>
        </w:r>
        <w:r w:rsidR="00C17373" w:rsidDel="005E7985">
          <w:rPr>
            <w:lang w:eastAsia="zh-CN"/>
          </w:rPr>
          <w:fldChar w:fldCharType="end"/>
        </w:r>
      </w:del>
    </w:p>
    <w:p w14:paraId="3AE38D36" w14:textId="46AD14BA" w:rsidR="00922531" w:rsidRDefault="00922531" w:rsidP="00922531">
      <w:pPr>
        <w:pStyle w:val="TF"/>
        <w:rPr>
          <w:ins w:id="20" w:author="Nokia" w:date="2020-10-12T16:58:00Z"/>
        </w:rPr>
      </w:pPr>
      <w:ins w:id="21" w:author="Nokia" w:date="2020-10-12T16:58:00Z">
        <w:r w:rsidRPr="005D5363">
          <w:rPr>
            <w:lang w:eastAsia="zh-CN"/>
          </w:rPr>
          <w:t>Figure 10.3.2-</w:t>
        </w:r>
        <w:r>
          <w:rPr>
            <w:lang w:eastAsia="zh-CN"/>
          </w:rPr>
          <w:t>4</w:t>
        </w:r>
        <w:r w:rsidRPr="005D5363">
          <w:rPr>
            <w:lang w:eastAsia="zh-CN"/>
          </w:rPr>
          <w:t>: Transfer of an NR RRC message to/from the UE</w:t>
        </w:r>
        <w:r>
          <w:rPr>
            <w:lang w:eastAsia="zh-CN"/>
          </w:rPr>
          <w:t xml:space="preserve"> when CPC is configured</w:t>
        </w:r>
      </w:ins>
    </w:p>
    <w:p w14:paraId="475DE2E1" w14:textId="26835A9F" w:rsidR="00922531" w:rsidRPr="005D5363" w:rsidRDefault="00922531" w:rsidP="00922531">
      <w:pPr>
        <w:spacing w:after="120"/>
        <w:jc w:val="both"/>
        <w:rPr>
          <w:ins w:id="22" w:author="Nokia" w:date="2020-10-12T17:00:00Z"/>
        </w:rPr>
      </w:pPr>
      <w:ins w:id="23" w:author="Nokia" w:date="2020-10-12T17:00:00Z">
        <w:r w:rsidRPr="005D5363">
          <w:lastRenderedPageBreak/>
          <w:t>The S</w:t>
        </w:r>
        <w:r w:rsidRPr="005D5363">
          <w:rPr>
            <w:lang w:eastAsia="zh-CN"/>
          </w:rPr>
          <w:t>N</w:t>
        </w:r>
        <w:r w:rsidRPr="005D5363">
          <w:t xml:space="preserve"> initiates the procedure when it needs to transfer an NR RRC message to the UE and SRB3 is used</w:t>
        </w:r>
        <w:r>
          <w:t>, while CPC is configured</w:t>
        </w:r>
        <w:r w:rsidRPr="005D5363">
          <w:t>.</w:t>
        </w:r>
      </w:ins>
    </w:p>
    <w:p w14:paraId="77D5AD13" w14:textId="77777777" w:rsidR="00922531" w:rsidRPr="005D5363" w:rsidRDefault="00922531" w:rsidP="00922531">
      <w:pPr>
        <w:pStyle w:val="B1"/>
        <w:rPr>
          <w:ins w:id="24" w:author="Nokia" w:date="2020-10-12T17:00:00Z"/>
        </w:rPr>
      </w:pPr>
      <w:ins w:id="25" w:author="Nokia" w:date="2020-10-12T17:00:00Z">
        <w:r w:rsidRPr="005D5363">
          <w:t>1.</w:t>
        </w:r>
        <w:r w:rsidRPr="005D5363">
          <w:tab/>
          <w:t xml:space="preserve">The SN sends the </w:t>
        </w:r>
        <w:r w:rsidRPr="005D5363">
          <w:rPr>
            <w:i/>
          </w:rPr>
          <w:t>SN RRC reconfiguration</w:t>
        </w:r>
        <w:r w:rsidRPr="005D5363">
          <w:t xml:space="preserve"> </w:t>
        </w:r>
        <w:r>
          <w:t xml:space="preserve">including CPC configuration </w:t>
        </w:r>
        <w:r w:rsidRPr="005D5363">
          <w:t>message to the UE through SRB3.</w:t>
        </w:r>
      </w:ins>
    </w:p>
    <w:p w14:paraId="5B5D9BDA" w14:textId="62C850C9" w:rsidR="00922531" w:rsidRDefault="00922531" w:rsidP="00922531">
      <w:pPr>
        <w:pStyle w:val="B1"/>
        <w:rPr>
          <w:ins w:id="26" w:author="Nokia" w:date="2020-10-12T17:00:00Z"/>
        </w:rPr>
      </w:pPr>
      <w:ins w:id="27" w:author="Nokia" w:date="2020-10-12T17:00:00Z">
        <w:r w:rsidRPr="005D5363">
          <w:t>2.</w:t>
        </w:r>
        <w:r w:rsidRPr="005D5363">
          <w:tab/>
          <w:t xml:space="preserve">The UE applies the new configuration. </w:t>
        </w:r>
        <w:r>
          <w:rPr>
            <w:lang w:eastAsia="zh-CN"/>
          </w:rPr>
          <w:t>T</w:t>
        </w:r>
        <w:r w:rsidRPr="005D5363">
          <w:rPr>
            <w:lang w:eastAsia="zh-CN"/>
          </w:rPr>
          <w:t xml:space="preserve">he </w:t>
        </w:r>
        <w:r w:rsidRPr="005D5363">
          <w:t>UE starts evaluating the C</w:t>
        </w:r>
        <w:r w:rsidRPr="005D5363">
          <w:rPr>
            <w:lang w:eastAsia="zh-CN"/>
          </w:rPr>
          <w:t>PC</w:t>
        </w:r>
        <w:r w:rsidRPr="005D5363">
          <w:t xml:space="preserve"> execution conditions for the candidate </w:t>
        </w:r>
        <w:r w:rsidRPr="005D5363">
          <w:rPr>
            <w:lang w:eastAsia="zh-CN"/>
          </w:rPr>
          <w:t>PSC</w:t>
        </w:r>
        <w:r w:rsidRPr="005D5363">
          <w:t>ell(s).</w:t>
        </w:r>
        <w:r>
          <w:t xml:space="preserve"> The UE </w:t>
        </w:r>
        <w:r w:rsidRPr="005D5363">
          <w:t xml:space="preserve">maintains connection with source </w:t>
        </w:r>
        <w:r w:rsidRPr="005D5363">
          <w:rPr>
            <w:lang w:eastAsia="zh-CN"/>
          </w:rPr>
          <w:t>PSCell</w:t>
        </w:r>
        <w:r w:rsidRPr="005D5363">
          <w:t xml:space="preserve"> </w:t>
        </w:r>
        <w:r>
          <w:t xml:space="preserve">and </w:t>
        </w:r>
        <w:r w:rsidRPr="005D5363">
          <w:t xml:space="preserve">replies with the </w:t>
        </w:r>
        <w:r w:rsidRPr="005D5363">
          <w:rPr>
            <w:i/>
          </w:rPr>
          <w:t>RRC reconfiguration complete</w:t>
        </w:r>
        <w:r w:rsidRPr="005D5363">
          <w:t xml:space="preserve"> message </w:t>
        </w:r>
        <w:r>
          <w:t>to the SN via SRB3 while evaluating the CPC execution conditions</w:t>
        </w:r>
        <w:r w:rsidRPr="005D5363">
          <w:t xml:space="preserve"> for the candidate </w:t>
        </w:r>
        <w:r w:rsidRPr="005D5363">
          <w:rPr>
            <w:lang w:eastAsia="zh-CN"/>
          </w:rPr>
          <w:t>PSC</w:t>
        </w:r>
        <w:r w:rsidRPr="005D5363">
          <w:t>ell(s).</w:t>
        </w:r>
      </w:ins>
    </w:p>
    <w:p w14:paraId="3130CE0B" w14:textId="4AC2FBDE" w:rsidR="00922531" w:rsidRDefault="00922531" w:rsidP="00922531">
      <w:pPr>
        <w:pStyle w:val="B1"/>
        <w:rPr>
          <w:ins w:id="28" w:author="Nokia" w:date="2020-10-12T17:00:00Z"/>
        </w:rPr>
      </w:pPr>
      <w:ins w:id="29" w:author="Nokia" w:date="2020-10-12T17:00:00Z">
        <w:r>
          <w:t>3</w:t>
        </w:r>
        <w:r w:rsidRPr="006C675D">
          <w:t>.</w:t>
        </w:r>
        <w:r w:rsidRPr="006C675D">
          <w:tab/>
        </w:r>
        <w:r w:rsidRPr="005D5363">
          <w:t>If at least one C</w:t>
        </w:r>
        <w:r w:rsidRPr="005D5363">
          <w:rPr>
            <w:lang w:eastAsia="zh-CN"/>
          </w:rPr>
          <w:t>PC</w:t>
        </w:r>
        <w:r w:rsidRPr="005D5363">
          <w:t xml:space="preserve"> candidate </w:t>
        </w:r>
        <w:r w:rsidRPr="005D5363">
          <w:rPr>
            <w:lang w:eastAsia="zh-CN"/>
          </w:rPr>
          <w:t>PSC</w:t>
        </w:r>
        <w:r w:rsidRPr="005D5363">
          <w:t>ell satisfies the corresponding C</w:t>
        </w:r>
        <w:r w:rsidRPr="005D5363">
          <w:rPr>
            <w:lang w:eastAsia="zh-CN"/>
          </w:rPr>
          <w:t>PC</w:t>
        </w:r>
        <w:r w:rsidRPr="005D5363">
          <w:t xml:space="preserve"> execution condition, the UE detaches from the source </w:t>
        </w:r>
        <w:r w:rsidRPr="005D5363">
          <w:rPr>
            <w:lang w:eastAsia="zh-CN"/>
          </w:rPr>
          <w:t>PSCell</w:t>
        </w:r>
        <w:r w:rsidRPr="005D5363">
          <w:t>, applies the stored configuration</w:t>
        </w:r>
      </w:ins>
      <w:ins w:id="30" w:author="Nokia" w:date="2020-10-16T08:37:00Z">
        <w:r w:rsidR="00C17373">
          <w:t xml:space="preserve"> corresponding</w:t>
        </w:r>
      </w:ins>
      <w:r w:rsidR="005E38DC">
        <w:t xml:space="preserve"> </w:t>
      </w:r>
      <w:ins w:id="31" w:author="Nokia" w:date="2020-10-16T08:37:00Z">
        <w:r w:rsidR="00C17373">
          <w:t>to</w:t>
        </w:r>
      </w:ins>
      <w:ins w:id="32" w:author="Nokia" w:date="2020-10-12T17:00:00Z">
        <w:r w:rsidRPr="005D5363">
          <w:t xml:space="preserve"> that selected candidate </w:t>
        </w:r>
        <w:r w:rsidRPr="005D5363">
          <w:rPr>
            <w:lang w:eastAsia="zh-CN"/>
          </w:rPr>
          <w:t>PSC</w:t>
        </w:r>
        <w:r w:rsidRPr="005D5363">
          <w:t xml:space="preserve">ell and synchronises to that candidate </w:t>
        </w:r>
        <w:r w:rsidRPr="005D5363">
          <w:rPr>
            <w:lang w:eastAsia="zh-CN"/>
          </w:rPr>
          <w:t>PSC</w:t>
        </w:r>
        <w:r w:rsidRPr="005D5363">
          <w:t xml:space="preserve">ell. </w:t>
        </w:r>
      </w:ins>
    </w:p>
    <w:p w14:paraId="385D394A" w14:textId="4CC15FE3" w:rsidR="00922531" w:rsidRPr="005D5363" w:rsidRDefault="00C17373" w:rsidP="00922531">
      <w:pPr>
        <w:pStyle w:val="B1"/>
        <w:rPr>
          <w:ins w:id="33" w:author="Nokia" w:date="2020-10-12T17:00:00Z"/>
          <w:lang w:eastAsia="zh-CN"/>
        </w:rPr>
      </w:pPr>
      <w:ins w:id="34" w:author="Nokia" w:date="2020-10-16T08:38:00Z">
        <w:r>
          <w:t>4</w:t>
        </w:r>
      </w:ins>
      <w:ins w:id="35" w:author="Nokia" w:date="2020-10-12T17:00:00Z">
        <w:r w:rsidR="00922531">
          <w:t>.</w:t>
        </w:r>
        <w:r w:rsidR="00922531">
          <w:tab/>
        </w:r>
        <w:r w:rsidR="00922531" w:rsidRPr="005D5363">
          <w:t xml:space="preserve">The UE completes the </w:t>
        </w:r>
        <w:r w:rsidR="00922531" w:rsidRPr="005D5363">
          <w:rPr>
            <w:lang w:eastAsia="zh-CN"/>
          </w:rPr>
          <w:t xml:space="preserve">CPC execution </w:t>
        </w:r>
        <w:r w:rsidR="00922531" w:rsidRPr="005D5363">
          <w:t xml:space="preserve">procedure by sending </w:t>
        </w:r>
        <w:r w:rsidR="00922531" w:rsidRPr="005D5363">
          <w:rPr>
            <w:lang w:eastAsia="zh-CN"/>
          </w:rPr>
          <w:t xml:space="preserve">an </w:t>
        </w:r>
        <w:r w:rsidR="00922531" w:rsidRPr="005D5363">
          <w:rPr>
            <w:i/>
          </w:rPr>
          <w:t>RRC</w:t>
        </w:r>
        <w:r w:rsidR="00922531" w:rsidRPr="005D5363">
          <w:rPr>
            <w:i/>
            <w:lang w:eastAsia="zh-CN"/>
          </w:rPr>
          <w:t>R</w:t>
        </w:r>
        <w:r w:rsidR="00922531" w:rsidRPr="005D5363">
          <w:rPr>
            <w:i/>
          </w:rPr>
          <w:t>econfiguration</w:t>
        </w:r>
        <w:r w:rsidR="00922531" w:rsidRPr="005D5363">
          <w:rPr>
            <w:i/>
            <w:lang w:eastAsia="zh-CN"/>
          </w:rPr>
          <w:t>C</w:t>
        </w:r>
        <w:r w:rsidR="00922531" w:rsidRPr="005D5363">
          <w:rPr>
            <w:i/>
          </w:rPr>
          <w:t>omplete</w:t>
        </w:r>
        <w:r w:rsidR="00922531" w:rsidRPr="005D5363">
          <w:rPr>
            <w:lang w:eastAsia="zh-CN"/>
          </w:rPr>
          <w:t xml:space="preserve"> </w:t>
        </w:r>
        <w:r w:rsidR="00922531" w:rsidRPr="005D5363">
          <w:t xml:space="preserve">message to the </w:t>
        </w:r>
        <w:r w:rsidR="00922531" w:rsidRPr="005D5363">
          <w:rPr>
            <w:lang w:eastAsia="zh-CN"/>
          </w:rPr>
          <w:t>new PSCell.</w:t>
        </w:r>
      </w:ins>
    </w:p>
    <w:p w14:paraId="7FF3CF1F" w14:textId="77777777" w:rsidR="00922531" w:rsidRDefault="00922531" w:rsidP="00A77AEF">
      <w:pPr>
        <w:rPr>
          <w:ins w:id="36" w:author="Nokia" w:date="2020-10-12T17:00:00Z"/>
          <w:b/>
        </w:rPr>
      </w:pPr>
    </w:p>
    <w:p w14:paraId="2CB4099C" w14:textId="43932B60" w:rsidR="00A77AEF" w:rsidRPr="00857FCF" w:rsidRDefault="00A77AEF" w:rsidP="00A77AEF">
      <w:pPr>
        <w:rPr>
          <w:b/>
        </w:rPr>
      </w:pPr>
      <w:r w:rsidRPr="00857FCF">
        <w:rPr>
          <w:b/>
        </w:rPr>
        <w:t>Transfer of an NR RRC message to/from the UE (when SRB3 is not used)</w:t>
      </w:r>
    </w:p>
    <w:p w14:paraId="11E169C9" w14:textId="212BB841" w:rsidR="00A77AEF" w:rsidRDefault="00A77AEF" w:rsidP="00A77AEF">
      <w:pPr>
        <w:rPr>
          <w:ins w:id="37" w:author="Nokia" w:date="2020-10-21T23:09:00Z"/>
          <w:lang w:eastAsia="zh-CN"/>
        </w:rPr>
      </w:pPr>
      <w:r w:rsidRPr="00857FCF">
        <w:rPr>
          <w:lang w:eastAsia="zh-CN"/>
        </w:rPr>
        <w:t>This procedure is supported for all the MR-DC options.</w:t>
      </w:r>
    </w:p>
    <w:p w14:paraId="25484D49" w14:textId="38A07DF1" w:rsidR="002B7FA5" w:rsidRPr="00857FCF" w:rsidRDefault="002B7FA5" w:rsidP="002B7FA5">
      <w:pPr>
        <w:jc w:val="center"/>
        <w:rPr>
          <w:lang w:eastAsia="zh-CN"/>
        </w:rPr>
      </w:pPr>
      <w:ins w:id="38" w:author="Nokia" w:date="2020-10-21T23:10:00Z">
        <w:r>
          <w:object w:dxaOrig="10240" w:dyaOrig="3231" w14:anchorId="190AF842">
            <v:shape id="_x0000_i1029" type="#_x0000_t75" style="width:481.5pt;height:152.25pt" o:ole="">
              <v:imagedata r:id="rId31" o:title=""/>
            </v:shape>
            <o:OLEObject Type="Embed" ProgID="Visio.Drawing.15" ShapeID="_x0000_i1029" DrawAspect="Content" ObjectID="_1664885083" r:id="rId32"/>
          </w:object>
        </w:r>
      </w:ins>
    </w:p>
    <w:p w14:paraId="0FA3FBC5" w14:textId="30DCC985" w:rsidR="00A77AEF" w:rsidRPr="00857FCF" w:rsidRDefault="0003141C" w:rsidP="00A77AEF">
      <w:pPr>
        <w:pStyle w:val="TH"/>
        <w:rPr>
          <w:lang w:eastAsia="zh-CN"/>
        </w:rPr>
      </w:pPr>
      <w:del w:id="39" w:author="Nokia" w:date="2020-10-21T23:09:00Z">
        <w:r w:rsidDel="002B7FA5">
          <w:fldChar w:fldCharType="begin"/>
        </w:r>
        <w:r w:rsidDel="002B7FA5">
          <w:fldChar w:fldCharType="end"/>
        </w:r>
      </w:del>
      <w:del w:id="40" w:author="Nokia" w:date="2020-10-12T17:41:00Z">
        <w:r w:rsidR="00A77AEF" w:rsidRPr="00857FCF" w:rsidDel="0003141C">
          <w:object w:dxaOrig="10951" w:dyaOrig="4996" w14:anchorId="3DAE6115">
            <v:shape id="_x0000_i1030" type="#_x0000_t75" style="width:411pt;height:188.25pt" o:ole="">
              <v:imagedata r:id="rId33" o:title=""/>
            </v:shape>
            <o:OLEObject Type="Embed" ProgID="Visio.Drawing.11" ShapeID="_x0000_i1030" DrawAspect="Content" ObjectID="_1664885084" r:id="rId34"/>
          </w:object>
        </w:r>
      </w:del>
    </w:p>
    <w:p w14:paraId="20FE6D70" w14:textId="130424A7" w:rsidR="00A77AEF" w:rsidRPr="00857FCF" w:rsidRDefault="00A77AEF" w:rsidP="00A77AEF">
      <w:pPr>
        <w:pStyle w:val="TF"/>
        <w:rPr>
          <w:lang w:eastAsia="zh-CN"/>
        </w:rPr>
      </w:pPr>
      <w:r w:rsidRPr="00857FCF">
        <w:rPr>
          <w:lang w:eastAsia="zh-CN"/>
        </w:rPr>
        <w:t>Figure 10.3.2-</w:t>
      </w:r>
      <w:ins w:id="41" w:author="Nokia" w:date="2020-10-12T17:13:00Z">
        <w:r w:rsidR="0059117D">
          <w:rPr>
            <w:lang w:eastAsia="zh-CN"/>
          </w:rPr>
          <w:t>5</w:t>
        </w:r>
      </w:ins>
      <w:del w:id="42" w:author="Nokia" w:date="2020-10-12T17:13:00Z">
        <w:r w:rsidRPr="00857FCF" w:rsidDel="0059117D">
          <w:rPr>
            <w:lang w:eastAsia="zh-CN"/>
          </w:rPr>
          <w:delText>4</w:delText>
        </w:r>
      </w:del>
      <w:r w:rsidRPr="00857FCF">
        <w:rPr>
          <w:lang w:eastAsia="zh-CN"/>
        </w:rPr>
        <w:t>: Transfer of an NR RRC message to/from the UE</w:t>
      </w:r>
    </w:p>
    <w:p w14:paraId="5BB9365B" w14:textId="77777777" w:rsidR="00A77AEF" w:rsidRPr="00857FCF" w:rsidRDefault="00A77AEF" w:rsidP="00A77AEF">
      <w:pPr>
        <w:spacing w:after="120"/>
        <w:jc w:val="both"/>
      </w:pPr>
      <w:r w:rsidRPr="00857FCF">
        <w:t>The S</w:t>
      </w:r>
      <w:r w:rsidRPr="00857FCF">
        <w:rPr>
          <w:lang w:eastAsia="zh-CN"/>
        </w:rPr>
        <w:t>N</w:t>
      </w:r>
      <w:r w:rsidRPr="00857FCF">
        <w:t xml:space="preserve"> initiates the procedure when it needs to transfer an NR RRC message to the UE and SRB3 is not used.</w:t>
      </w:r>
    </w:p>
    <w:p w14:paraId="6B6724A3" w14:textId="77777777" w:rsidR="00A77AEF" w:rsidRPr="00857FCF" w:rsidRDefault="00A77AEF" w:rsidP="00A77AEF">
      <w:pPr>
        <w:pStyle w:val="B1"/>
      </w:pPr>
      <w:r w:rsidRPr="00857FCF">
        <w:t>1.</w:t>
      </w:r>
      <w:r w:rsidRPr="00857FCF">
        <w:tab/>
        <w:t xml:space="preserve">The SN initiates the procedure by sending the </w:t>
      </w:r>
      <w:r w:rsidRPr="00857FCF">
        <w:rPr>
          <w:i/>
        </w:rPr>
        <w:t>SN Modification Required</w:t>
      </w:r>
      <w:r w:rsidRPr="00857FCF">
        <w:t xml:space="preserve"> to the MN including the SN RRC reconfiguration message.</w:t>
      </w:r>
    </w:p>
    <w:p w14:paraId="6EF56A69" w14:textId="77777777" w:rsidR="00A77AEF" w:rsidRPr="00857FCF" w:rsidRDefault="00A77AEF" w:rsidP="00A77AEF">
      <w:pPr>
        <w:pStyle w:val="B1"/>
      </w:pPr>
      <w:r w:rsidRPr="00857FCF">
        <w:t>2.</w:t>
      </w:r>
      <w:r w:rsidRPr="00857FCF">
        <w:tab/>
        <w:t xml:space="preserve">The MN forwards the SN RRC reconfiguration message to the UE including it in the </w:t>
      </w:r>
      <w:r w:rsidRPr="00857FCF">
        <w:rPr>
          <w:i/>
        </w:rPr>
        <w:t xml:space="preserve">RRC reconfiguration </w:t>
      </w:r>
      <w:r w:rsidRPr="00857FCF">
        <w:t>message.</w:t>
      </w:r>
    </w:p>
    <w:p w14:paraId="58003F3F" w14:textId="77777777" w:rsidR="00A77AEF" w:rsidRPr="00857FCF" w:rsidRDefault="00A77AEF" w:rsidP="00A77AEF">
      <w:pPr>
        <w:pStyle w:val="B1"/>
      </w:pPr>
      <w:r w:rsidRPr="00857FCF">
        <w:lastRenderedPageBreak/>
        <w:t>3.</w:t>
      </w:r>
      <w:r w:rsidRPr="00857FCF">
        <w:tab/>
        <w:t xml:space="preserve">The UE applies the new configuration and replies with the </w:t>
      </w:r>
      <w:r w:rsidRPr="00857FCF">
        <w:rPr>
          <w:i/>
        </w:rPr>
        <w:t>RRC reconfiguration complete</w:t>
      </w:r>
      <w:r w:rsidRPr="00857FCF">
        <w:t xml:space="preserve"> message by including the SN RRC reconfiguration complete message.</w:t>
      </w:r>
    </w:p>
    <w:p w14:paraId="1C872C88" w14:textId="10530B35" w:rsidR="00A77AEF" w:rsidRPr="00857FCF" w:rsidDel="0059117D" w:rsidRDefault="00A77AEF" w:rsidP="00A77AEF">
      <w:pPr>
        <w:pStyle w:val="B1"/>
        <w:rPr>
          <w:del w:id="43" w:author="Nokia" w:date="2020-10-12T17:17:00Z"/>
          <w:lang w:eastAsia="zh-CN"/>
        </w:rPr>
      </w:pPr>
      <w:del w:id="44" w:author="Nokia" w:date="2020-10-12T17:17:00Z">
        <w:r w:rsidRPr="00857FCF" w:rsidDel="0059117D">
          <w:rPr>
            <w:lang w:eastAsia="zh-CN"/>
          </w:rPr>
          <w:delText>3a.</w:delText>
        </w:r>
        <w:r w:rsidRPr="00857FCF" w:rsidDel="0059117D">
          <w:rPr>
            <w:lang w:eastAsia="zh-CN"/>
          </w:rPr>
          <w:tab/>
          <w:delText xml:space="preserve">If CPC is configured in the </w:delText>
        </w:r>
        <w:r w:rsidRPr="00857FCF" w:rsidDel="0059117D">
          <w:rPr>
            <w:i/>
          </w:rPr>
          <w:delText>RRCReconfiguration</w:delText>
        </w:r>
        <w:r w:rsidRPr="00857FCF" w:rsidDel="0059117D">
          <w:rPr>
            <w:i/>
            <w:lang w:eastAsia="zh-CN"/>
          </w:rPr>
          <w:delText>,</w:delText>
        </w:r>
        <w:r w:rsidRPr="00857FCF" w:rsidDel="0059117D">
          <w:delText xml:space="preserve"> </w:delText>
        </w:r>
        <w:r w:rsidRPr="00857FCF" w:rsidDel="0059117D">
          <w:rPr>
            <w:lang w:eastAsia="zh-CN"/>
          </w:rPr>
          <w:delText xml:space="preserve">the </w:delText>
        </w:r>
        <w:r w:rsidRPr="00857FCF" w:rsidDel="0059117D">
          <w:delText xml:space="preserve">UE maintains connection with source </w:delText>
        </w:r>
        <w:r w:rsidRPr="00857FCF" w:rsidDel="0059117D">
          <w:rPr>
            <w:lang w:eastAsia="zh-CN"/>
          </w:rPr>
          <w:delText>PSCell</w:delText>
        </w:r>
        <w:r w:rsidRPr="00857FCF" w:rsidDel="0059117D">
          <w:delText xml:space="preserve"> after receiving</w:delText>
        </w:r>
        <w:r w:rsidRPr="00857FCF" w:rsidDel="0059117D">
          <w:rPr>
            <w:lang w:eastAsia="zh-CN"/>
          </w:rPr>
          <w:delText xml:space="preserve"> </w:delText>
        </w:r>
        <w:r w:rsidRPr="00857FCF" w:rsidDel="0059117D">
          <w:delText>C</w:delText>
        </w:r>
        <w:r w:rsidRPr="00857FCF" w:rsidDel="0059117D">
          <w:rPr>
            <w:lang w:eastAsia="zh-CN"/>
          </w:rPr>
          <w:delText>PC</w:delText>
        </w:r>
        <w:r w:rsidRPr="00857FCF" w:rsidDel="0059117D">
          <w:delText xml:space="preserve"> configuration, and starts evaluating the C</w:delText>
        </w:r>
        <w:r w:rsidRPr="00857FCF" w:rsidDel="0059117D">
          <w:rPr>
            <w:lang w:eastAsia="zh-CN"/>
          </w:rPr>
          <w:delText>PC</w:delText>
        </w:r>
        <w:r w:rsidRPr="00857FCF" w:rsidDel="0059117D">
          <w:delText xml:space="preserve"> execution conditions for the candidate </w:delText>
        </w:r>
        <w:r w:rsidRPr="00857FCF" w:rsidDel="0059117D">
          <w:rPr>
            <w:lang w:eastAsia="zh-CN"/>
          </w:rPr>
          <w:delText>PSC</w:delText>
        </w:r>
        <w:r w:rsidRPr="00857FCF" w:rsidDel="0059117D">
          <w:delText>ell(s). If at least one C</w:delText>
        </w:r>
        <w:r w:rsidRPr="00857FCF" w:rsidDel="0059117D">
          <w:rPr>
            <w:lang w:eastAsia="zh-CN"/>
          </w:rPr>
          <w:delText>PC</w:delText>
        </w:r>
        <w:r w:rsidRPr="00857FCF" w:rsidDel="0059117D">
          <w:delText xml:space="preserve"> candidate </w:delText>
        </w:r>
        <w:r w:rsidRPr="00857FCF" w:rsidDel="0059117D">
          <w:rPr>
            <w:lang w:eastAsia="zh-CN"/>
          </w:rPr>
          <w:delText>PSC</w:delText>
        </w:r>
        <w:r w:rsidRPr="00857FCF" w:rsidDel="0059117D">
          <w:delText>ell satisfies the corresponding C</w:delText>
        </w:r>
        <w:r w:rsidRPr="00857FCF" w:rsidDel="0059117D">
          <w:rPr>
            <w:lang w:eastAsia="zh-CN"/>
          </w:rPr>
          <w:delText>PC</w:delText>
        </w:r>
        <w:r w:rsidRPr="00857FCF" w:rsidDel="0059117D">
          <w:delText xml:space="preserve"> execution condition, the UE detaches from the source </w:delText>
        </w:r>
        <w:r w:rsidRPr="00857FCF" w:rsidDel="0059117D">
          <w:rPr>
            <w:lang w:eastAsia="zh-CN"/>
          </w:rPr>
          <w:delText>PSCell</w:delText>
        </w:r>
        <w:r w:rsidRPr="00857FCF" w:rsidDel="0059117D">
          <w:delText xml:space="preserve">, applies the stored corresponding configuration for the selected candidate </w:delText>
        </w:r>
        <w:r w:rsidRPr="00857FCF" w:rsidDel="0059117D">
          <w:rPr>
            <w:lang w:eastAsia="zh-CN"/>
          </w:rPr>
          <w:delText>PSC</w:delText>
        </w:r>
        <w:r w:rsidRPr="00857FCF" w:rsidDel="0059117D">
          <w:delText xml:space="preserve">ell and synchronises to that candidate PSCell. The UE completes the CPC execution procedure by </w:delText>
        </w:r>
        <w:r w:rsidRPr="00857FCF" w:rsidDel="0059117D">
          <w:rPr>
            <w:lang w:eastAsia="zh-CN"/>
          </w:rPr>
          <w:delText xml:space="preserve">an </w:delText>
        </w:r>
        <w:r w:rsidRPr="00857FCF" w:rsidDel="0059117D">
          <w:rPr>
            <w:i/>
          </w:rPr>
          <w:delText xml:space="preserve">ULInformationTransferMRDC </w:delText>
        </w:r>
        <w:r w:rsidRPr="00857FCF" w:rsidDel="0059117D">
          <w:delText xml:space="preserve">message to the MN </w:delText>
        </w:r>
        <w:r w:rsidRPr="00857FCF" w:rsidDel="0059117D">
          <w:rPr>
            <w:lang w:eastAsia="zh-CN"/>
          </w:rPr>
          <w:delText xml:space="preserve">which includes an embedded </w:delText>
        </w:r>
        <w:r w:rsidRPr="00857FCF" w:rsidDel="0059117D">
          <w:rPr>
            <w:rFonts w:eastAsia="PMingLiU"/>
            <w:i/>
            <w:lang w:eastAsia="zh-TW"/>
          </w:rPr>
          <w:delText>RRCReconfigurationComplete</w:delText>
        </w:r>
        <w:r w:rsidRPr="00857FCF" w:rsidDel="0059117D">
          <w:rPr>
            <w:lang w:eastAsia="zh-CN"/>
          </w:rPr>
          <w:delText xml:space="preserve"> </w:delText>
        </w:r>
        <w:r w:rsidRPr="00857FCF" w:rsidDel="0059117D">
          <w:delText xml:space="preserve">message to the </w:delText>
        </w:r>
        <w:r w:rsidRPr="00857FCF" w:rsidDel="0059117D">
          <w:rPr>
            <w:lang w:eastAsia="zh-CN"/>
          </w:rPr>
          <w:delText xml:space="preserve">new PSCell. The </w:delText>
        </w:r>
        <w:r w:rsidRPr="00857FCF" w:rsidDel="0059117D">
          <w:rPr>
            <w:i/>
            <w:iCs/>
            <w:lang w:eastAsia="zh-CN"/>
          </w:rPr>
          <w:delText>RRCReconfigurationComplete</w:delText>
        </w:r>
        <w:r w:rsidRPr="00857FCF" w:rsidDel="0059117D">
          <w:rPr>
            <w:lang w:eastAsia="zh-CN"/>
          </w:rPr>
          <w:delText xml:space="preserve"> is forwarded to the SN embedded in RRC Transfer.</w:delText>
        </w:r>
      </w:del>
    </w:p>
    <w:p w14:paraId="6BFACD44" w14:textId="77777777" w:rsidR="00A77AEF" w:rsidRDefault="00A77AEF" w:rsidP="00A77AEF">
      <w:pPr>
        <w:pStyle w:val="B1"/>
      </w:pPr>
      <w:r w:rsidRPr="00857FCF">
        <w:t>4.</w:t>
      </w:r>
      <w:r w:rsidRPr="00857FCF">
        <w:tab/>
        <w:t xml:space="preserve">The MN forwards the SN RRC response message, if received from the UE, to the SN by including it in the </w:t>
      </w:r>
      <w:r w:rsidRPr="00857FCF">
        <w:rPr>
          <w:i/>
        </w:rPr>
        <w:t>SN Modification Confirm</w:t>
      </w:r>
      <w:r w:rsidRPr="00857FCF">
        <w:t xml:space="preserve"> message.</w:t>
      </w:r>
    </w:p>
    <w:p w14:paraId="6D2103DD" w14:textId="473F62D5" w:rsidR="00F17101" w:rsidRDefault="00A77AEF" w:rsidP="00A77AEF">
      <w:pPr>
        <w:pStyle w:val="B1"/>
        <w:rPr>
          <w:ins w:id="45" w:author="Nokia" w:date="2020-10-12T17:18:00Z"/>
          <w:rFonts w:eastAsia="PMingLiU"/>
        </w:rPr>
      </w:pPr>
      <w:r w:rsidRPr="00857FCF">
        <w:rPr>
          <w:rFonts w:eastAsia="PMingLiU"/>
          <w:lang w:eastAsia="zh-TW"/>
        </w:rPr>
        <w:t>5.</w:t>
      </w:r>
      <w:r w:rsidRPr="00857FCF">
        <w:rPr>
          <w:rFonts w:eastAsia="PMingLiU"/>
          <w:lang w:eastAsia="zh-TW"/>
        </w:rPr>
        <w:tab/>
      </w:r>
      <w:r w:rsidRPr="00A77AEF">
        <w:rPr>
          <w:rFonts w:eastAsia="PMingLiU"/>
        </w:rPr>
        <w:t>If instructed, the UE performs synchronisation towards the PSCell of the SN as described in SN Addition procedure. Otherwise the UE may perform UL transmission after having applied the new configuration.</w:t>
      </w:r>
    </w:p>
    <w:p w14:paraId="783C29F4" w14:textId="77777777" w:rsidR="008C6199" w:rsidRPr="005D5363" w:rsidRDefault="008C6199" w:rsidP="008C6199">
      <w:pPr>
        <w:rPr>
          <w:ins w:id="46" w:author="Nokia" w:date="2020-10-12T17:18:00Z"/>
          <w:b/>
        </w:rPr>
      </w:pPr>
      <w:ins w:id="47" w:author="Nokia" w:date="2020-10-12T17:18:00Z">
        <w:r w:rsidRPr="005D5363">
          <w:rPr>
            <w:b/>
          </w:rPr>
          <w:t>Transfer of an NR RRC message to/from the UE (when SRB3 is not used)</w:t>
        </w:r>
        <w:r>
          <w:rPr>
            <w:b/>
          </w:rPr>
          <w:t xml:space="preserve"> for Conditional PSCell Change (CPC)</w:t>
        </w:r>
      </w:ins>
    </w:p>
    <w:p w14:paraId="65BF5566" w14:textId="30D13B9B" w:rsidR="008C6199" w:rsidRDefault="008C6199" w:rsidP="008C6199">
      <w:pPr>
        <w:pStyle w:val="B1"/>
        <w:ind w:left="0" w:firstLine="0"/>
        <w:rPr>
          <w:ins w:id="48" w:author="Nokia" w:date="2020-10-12T17:24:00Z"/>
          <w:lang w:eastAsia="zh-CN"/>
        </w:rPr>
      </w:pPr>
      <w:ins w:id="49" w:author="Nokia" w:date="2020-10-12T17:18:00Z">
        <w:r w:rsidRPr="005D5363">
          <w:rPr>
            <w:lang w:eastAsia="zh-CN"/>
          </w:rPr>
          <w:t>This procedure is supported for the MR-DC options</w:t>
        </w:r>
      </w:ins>
      <w:ins w:id="50" w:author="Nokia" w:date="2020-10-22T09:37:00Z">
        <w:r w:rsidR="00E14583">
          <w:rPr>
            <w:lang w:eastAsia="zh-CN"/>
          </w:rPr>
          <w:t xml:space="preserve"> except for NE-DC</w:t>
        </w:r>
      </w:ins>
      <w:ins w:id="51" w:author="Nokia" w:date="2020-10-12T17:23:00Z">
        <w:r>
          <w:rPr>
            <w:lang w:eastAsia="zh-CN"/>
          </w:rPr>
          <w:t>.</w:t>
        </w:r>
      </w:ins>
    </w:p>
    <w:p w14:paraId="00F81A64" w14:textId="0332C98B" w:rsidR="00F763F3" w:rsidRDefault="002B7FA5" w:rsidP="00F763F3">
      <w:pPr>
        <w:pStyle w:val="B1"/>
        <w:ind w:left="0" w:firstLine="0"/>
        <w:jc w:val="center"/>
        <w:rPr>
          <w:ins w:id="52" w:author="Nokia" w:date="2020-10-12T17:24:00Z"/>
          <w:lang w:eastAsia="zh-CN"/>
        </w:rPr>
      </w:pPr>
      <w:ins w:id="53" w:author="Nokia" w:date="2020-10-21T23:14:00Z">
        <w:r>
          <w:object w:dxaOrig="10240" w:dyaOrig="3801" w14:anchorId="36455201">
            <v:shape id="_x0000_i1031" type="#_x0000_t75" style="width:481.5pt;height:179.25pt" o:ole="">
              <v:imagedata r:id="rId35" o:title=""/>
            </v:shape>
            <o:OLEObject Type="Embed" ProgID="Visio.Drawing.15" ShapeID="_x0000_i1031" DrawAspect="Content" ObjectID="_1664885085" r:id="rId36"/>
          </w:object>
        </w:r>
      </w:ins>
      <w:del w:id="54" w:author="Nokia" w:date="2020-10-21T23:14:00Z">
        <w:r w:rsidR="000B4A2F" w:rsidDel="002B7FA5">
          <w:rPr>
            <w:lang w:eastAsia="zh-CN"/>
          </w:rPr>
          <w:fldChar w:fldCharType="begin"/>
        </w:r>
        <w:r w:rsidR="000B4A2F" w:rsidDel="002B7FA5">
          <w:rPr>
            <w:lang w:eastAsia="zh-CN"/>
          </w:rPr>
          <w:fldChar w:fldCharType="end"/>
        </w:r>
      </w:del>
    </w:p>
    <w:p w14:paraId="112B8951" w14:textId="77777777" w:rsidR="00F763F3" w:rsidRPr="005D5363" w:rsidRDefault="00F763F3" w:rsidP="00F763F3">
      <w:pPr>
        <w:pStyle w:val="TF"/>
        <w:rPr>
          <w:ins w:id="55" w:author="Nokia" w:date="2020-10-12T17:24:00Z"/>
          <w:lang w:eastAsia="zh-CN"/>
        </w:rPr>
      </w:pPr>
      <w:ins w:id="56" w:author="Nokia" w:date="2020-10-12T17:24:00Z">
        <w:r w:rsidRPr="005D5363">
          <w:rPr>
            <w:lang w:eastAsia="zh-CN"/>
          </w:rPr>
          <w:t>Figure 10.3.2-</w:t>
        </w:r>
        <w:r>
          <w:rPr>
            <w:lang w:eastAsia="zh-CN"/>
          </w:rPr>
          <w:t>6</w:t>
        </w:r>
        <w:r w:rsidRPr="005D5363">
          <w:rPr>
            <w:lang w:eastAsia="zh-CN"/>
          </w:rPr>
          <w:t>: Transfer of an NR RRC message to/from the UE</w:t>
        </w:r>
        <w:r>
          <w:rPr>
            <w:lang w:eastAsia="zh-CN"/>
          </w:rPr>
          <w:t xml:space="preserve"> when CPC is configured</w:t>
        </w:r>
      </w:ins>
    </w:p>
    <w:p w14:paraId="7BC13E3C" w14:textId="77777777" w:rsidR="00F763F3" w:rsidRPr="005D5363" w:rsidRDefault="00F763F3" w:rsidP="00F763F3">
      <w:pPr>
        <w:spacing w:after="120"/>
        <w:jc w:val="both"/>
        <w:rPr>
          <w:ins w:id="57" w:author="Nokia" w:date="2020-10-12T17:25:00Z"/>
        </w:rPr>
      </w:pPr>
      <w:ins w:id="58" w:author="Nokia" w:date="2020-10-12T17:25:00Z">
        <w:r w:rsidRPr="005D5363">
          <w:t>The S</w:t>
        </w:r>
        <w:r w:rsidRPr="005D5363">
          <w:rPr>
            <w:lang w:eastAsia="zh-CN"/>
          </w:rPr>
          <w:t>N</w:t>
        </w:r>
        <w:r w:rsidRPr="005D5363">
          <w:t xml:space="preserve"> initiates the procedure when it needs to transfer an NR RRC message to the UE and SRB3 is not used</w:t>
        </w:r>
        <w:r>
          <w:t>, while CPC is configured</w:t>
        </w:r>
        <w:r w:rsidRPr="005D5363">
          <w:t>.</w:t>
        </w:r>
      </w:ins>
    </w:p>
    <w:p w14:paraId="3F7D7577" w14:textId="77777777" w:rsidR="00F763F3" w:rsidRPr="005D5363" w:rsidRDefault="00F763F3" w:rsidP="00F763F3">
      <w:pPr>
        <w:pStyle w:val="B1"/>
        <w:rPr>
          <w:ins w:id="59" w:author="Nokia" w:date="2020-10-12T17:25:00Z"/>
        </w:rPr>
      </w:pPr>
      <w:ins w:id="60" w:author="Nokia" w:date="2020-10-12T17:25:00Z">
        <w:r w:rsidRPr="005D5363">
          <w:t>1.</w:t>
        </w:r>
        <w:r w:rsidRPr="005D5363">
          <w:tab/>
          <w:t xml:space="preserve">The SN initiates the procedure by sending the </w:t>
        </w:r>
        <w:r w:rsidRPr="005D5363">
          <w:rPr>
            <w:i/>
          </w:rPr>
          <w:t>SN Modification Required</w:t>
        </w:r>
        <w:r w:rsidRPr="005D5363">
          <w:t xml:space="preserve"> to the MN including the SN RRC reconfiguration message.</w:t>
        </w:r>
      </w:ins>
    </w:p>
    <w:p w14:paraId="4B101ED6" w14:textId="77777777" w:rsidR="00F763F3" w:rsidRPr="005D5363" w:rsidRDefault="00F763F3" w:rsidP="00F763F3">
      <w:pPr>
        <w:pStyle w:val="B1"/>
        <w:rPr>
          <w:ins w:id="61" w:author="Nokia" w:date="2020-10-12T17:25:00Z"/>
        </w:rPr>
      </w:pPr>
      <w:ins w:id="62" w:author="Nokia" w:date="2020-10-12T17:25:00Z">
        <w:r w:rsidRPr="005D5363">
          <w:t>2.</w:t>
        </w:r>
        <w:r w:rsidRPr="005D5363">
          <w:tab/>
          <w:t xml:space="preserve">The MN forwards the SN RRC reconfiguration message to the UE including it in the </w:t>
        </w:r>
        <w:r w:rsidRPr="005D5363">
          <w:rPr>
            <w:i/>
          </w:rPr>
          <w:t xml:space="preserve">RRC reconfiguration </w:t>
        </w:r>
        <w:r w:rsidRPr="005D5363">
          <w:t>message.</w:t>
        </w:r>
      </w:ins>
    </w:p>
    <w:p w14:paraId="447BD1F5" w14:textId="77777777" w:rsidR="00F763F3" w:rsidRDefault="00F763F3" w:rsidP="00F763F3">
      <w:pPr>
        <w:pStyle w:val="B1"/>
        <w:rPr>
          <w:ins w:id="63" w:author="Nokia" w:date="2020-10-12T17:25:00Z"/>
        </w:rPr>
      </w:pPr>
      <w:ins w:id="64" w:author="Nokia" w:date="2020-10-12T17:25:00Z">
        <w:r w:rsidRPr="005D5363">
          <w:t>3.</w:t>
        </w:r>
        <w:r w:rsidRPr="005D5363">
          <w:tab/>
        </w:r>
        <w:r>
          <w:t xml:space="preserve">The UE </w:t>
        </w:r>
        <w:r w:rsidRPr="005D5363">
          <w:t xml:space="preserve">replies with the </w:t>
        </w:r>
        <w:r w:rsidRPr="005D5363">
          <w:rPr>
            <w:i/>
          </w:rPr>
          <w:t>RRC reconfiguration complete</w:t>
        </w:r>
        <w:r w:rsidRPr="005D5363">
          <w:t xml:space="preserve"> message by including the SN RRC reconfiguration complete message</w:t>
        </w:r>
        <w:r>
          <w:t>.</w:t>
        </w:r>
        <w:r w:rsidRPr="005D5363">
          <w:rPr>
            <w:lang w:eastAsia="zh-CN"/>
          </w:rPr>
          <w:t xml:space="preserve"> </w:t>
        </w:r>
        <w:r>
          <w:rPr>
            <w:lang w:eastAsia="zh-CN"/>
          </w:rPr>
          <w:t>T</w:t>
        </w:r>
        <w:r w:rsidRPr="005D5363">
          <w:rPr>
            <w:lang w:eastAsia="zh-CN"/>
          </w:rPr>
          <w:t xml:space="preserve">he </w:t>
        </w:r>
        <w:r w:rsidRPr="005D5363">
          <w:t xml:space="preserve">UE maintains connection with source </w:t>
        </w:r>
        <w:r w:rsidRPr="005D5363">
          <w:rPr>
            <w:lang w:eastAsia="zh-CN"/>
          </w:rPr>
          <w:t>PSCell</w:t>
        </w:r>
        <w:r w:rsidRPr="005D5363">
          <w:t xml:space="preserve"> after receiving</w:t>
        </w:r>
        <w:r w:rsidRPr="005D5363">
          <w:rPr>
            <w:lang w:eastAsia="zh-CN"/>
          </w:rPr>
          <w:t xml:space="preserve"> </w:t>
        </w:r>
        <w:r w:rsidRPr="005D5363">
          <w:t>C</w:t>
        </w:r>
        <w:r w:rsidRPr="005D5363">
          <w:rPr>
            <w:lang w:eastAsia="zh-CN"/>
          </w:rPr>
          <w:t>PC</w:t>
        </w:r>
        <w:r w:rsidRPr="005D5363">
          <w:t xml:space="preserve"> configuration, and starts evaluating the C</w:t>
        </w:r>
        <w:r w:rsidRPr="005D5363">
          <w:rPr>
            <w:lang w:eastAsia="zh-CN"/>
          </w:rPr>
          <w:t>PC</w:t>
        </w:r>
        <w:r w:rsidRPr="005D5363">
          <w:t xml:space="preserve"> execution conditions for the candidate </w:t>
        </w:r>
        <w:r w:rsidRPr="005D5363">
          <w:rPr>
            <w:lang w:eastAsia="zh-CN"/>
          </w:rPr>
          <w:t>PSC</w:t>
        </w:r>
        <w:r w:rsidRPr="005D5363">
          <w:t>ell(s).</w:t>
        </w:r>
      </w:ins>
    </w:p>
    <w:p w14:paraId="73522D50" w14:textId="1C7FEA0D" w:rsidR="00F763F3" w:rsidRDefault="00F763F3" w:rsidP="00F763F3">
      <w:pPr>
        <w:pStyle w:val="B1"/>
        <w:rPr>
          <w:ins w:id="65" w:author="Nokia" w:date="2020-10-12T17:25:00Z"/>
        </w:rPr>
      </w:pPr>
      <w:ins w:id="66" w:author="Nokia" w:date="2020-10-12T17:31:00Z">
        <w:r>
          <w:t>4</w:t>
        </w:r>
      </w:ins>
      <w:ins w:id="67" w:author="Nokia" w:date="2020-10-12T17:25:00Z">
        <w:r>
          <w:t>.</w:t>
        </w:r>
        <w:r>
          <w:tab/>
        </w:r>
      </w:ins>
      <w:ins w:id="68" w:author="Nokia" w:date="2020-10-12T17:32:00Z">
        <w:r w:rsidRPr="006C675D">
          <w:t>If at least one CPC candidate PSCell satisfies the corresponding CPC execution condition</w:t>
        </w:r>
        <w:r>
          <w:t>, t</w:t>
        </w:r>
      </w:ins>
      <w:ins w:id="69" w:author="Nokia" w:date="2020-10-12T17:25:00Z">
        <w:r w:rsidRPr="006C675D">
          <w:t xml:space="preserve">he UE completes the CPC execution procedure by an </w:t>
        </w:r>
        <w:r w:rsidRPr="006C675D">
          <w:rPr>
            <w:i/>
            <w:iCs/>
          </w:rPr>
          <w:t>ULInformationTransferMRDC</w:t>
        </w:r>
        <w:r w:rsidRPr="006C675D">
          <w:t xml:space="preserve"> message to the MN which includes an embedded </w:t>
        </w:r>
        <w:r w:rsidRPr="006C675D">
          <w:rPr>
            <w:rFonts w:eastAsia="PMingLiU"/>
            <w:i/>
            <w:iCs/>
          </w:rPr>
          <w:t>RRCReconfigurationComplete</w:t>
        </w:r>
        <w:r w:rsidRPr="006C675D">
          <w:t xml:space="preserve"> message to the new PSCell</w:t>
        </w:r>
        <w:r>
          <w:t>.</w:t>
        </w:r>
      </w:ins>
    </w:p>
    <w:p w14:paraId="745D0CEA" w14:textId="32D66ECC" w:rsidR="00F763F3" w:rsidRDefault="00F763F3" w:rsidP="00F763F3">
      <w:pPr>
        <w:pStyle w:val="B1"/>
        <w:rPr>
          <w:ins w:id="70" w:author="Nokia" w:date="2020-10-12T17:31:00Z"/>
        </w:rPr>
      </w:pPr>
      <w:ins w:id="71" w:author="Nokia" w:date="2020-10-12T17:31:00Z">
        <w:r>
          <w:t>5</w:t>
        </w:r>
      </w:ins>
      <w:ins w:id="72" w:author="Nokia" w:date="2020-10-12T17:25:00Z">
        <w:r w:rsidRPr="006C675D">
          <w:t>.</w:t>
        </w:r>
        <w:r w:rsidRPr="006C675D">
          <w:tab/>
          <w:t xml:space="preserve">The MN forwards the SN RRC response message, if received from the UE, to the SN by including it in the </w:t>
        </w:r>
        <w:r w:rsidRPr="006C675D">
          <w:rPr>
            <w:i/>
            <w:iCs/>
          </w:rPr>
          <w:t>SN Modification Confirm</w:t>
        </w:r>
        <w:r w:rsidRPr="006C675D">
          <w:t xml:space="preserve"> message.</w:t>
        </w:r>
      </w:ins>
    </w:p>
    <w:p w14:paraId="4DD61545" w14:textId="4540B61D" w:rsidR="00F763F3" w:rsidRPr="00A77AEF" w:rsidRDefault="00F763F3" w:rsidP="00F763F3">
      <w:pPr>
        <w:pStyle w:val="B1"/>
      </w:pPr>
      <w:ins w:id="73" w:author="Nokia" w:date="2020-10-12T17:31:00Z">
        <w:r>
          <w:t>6</w:t>
        </w:r>
        <w:r w:rsidRPr="006C675D">
          <w:t>.</w:t>
        </w:r>
        <w:r w:rsidRPr="006C675D">
          <w:tab/>
        </w:r>
      </w:ins>
      <w:ins w:id="74" w:author="Nokia" w:date="2020-10-12T17:32:00Z">
        <w:r>
          <w:t>T</w:t>
        </w:r>
      </w:ins>
      <w:ins w:id="75" w:author="Nokia" w:date="2020-10-12T17:31:00Z">
        <w:r w:rsidRPr="006C675D">
          <w:t xml:space="preserve">he UE detaches from the source PSCell, applies the stored corresponding configuration </w:t>
        </w:r>
        <w:r w:rsidRPr="005D5363">
          <w:t xml:space="preserve">and synchronises to </w:t>
        </w:r>
        <w:r w:rsidRPr="006C675D">
          <w:t xml:space="preserve">the selected candidate PSCell. </w:t>
        </w:r>
      </w:ins>
    </w:p>
    <w:p w14:paraId="281D6CB7" w14:textId="6DC03686" w:rsidR="00275458" w:rsidRPr="00AB51C5" w:rsidRDefault="00975396" w:rsidP="002754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275458">
        <w:rPr>
          <w:i/>
          <w:noProof/>
        </w:rPr>
        <w:t xml:space="preserve"> Modified Subclause</w:t>
      </w:r>
    </w:p>
    <w:p w14:paraId="0BE06E78" w14:textId="77777777" w:rsidR="00275458" w:rsidRDefault="00275458" w:rsidP="00275458">
      <w:pPr>
        <w:rPr>
          <w:noProof/>
        </w:rPr>
      </w:pPr>
    </w:p>
    <w:p w14:paraId="29115B9A" w14:textId="77777777" w:rsidR="002447AE" w:rsidRDefault="002447AE" w:rsidP="002447AE">
      <w:pPr>
        <w:rPr>
          <w:noProof/>
        </w:rPr>
      </w:pPr>
    </w:p>
    <w:p w14:paraId="0CAA1C87" w14:textId="77777777" w:rsidR="00352833" w:rsidRDefault="00352833" w:rsidP="00352833">
      <w:pPr>
        <w:rPr>
          <w:noProof/>
        </w:rPr>
      </w:pPr>
    </w:p>
    <w:p w14:paraId="5EA5A9D9" w14:textId="77777777" w:rsidR="004B6A23" w:rsidRDefault="004B6A23" w:rsidP="004B6A23">
      <w:pPr>
        <w:rPr>
          <w:noProof/>
        </w:rPr>
      </w:pPr>
    </w:p>
    <w:p w14:paraId="4F6C95E2"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C94BD" w14:textId="77777777" w:rsidR="0065468C" w:rsidRDefault="0065468C">
      <w:r>
        <w:separator/>
      </w:r>
    </w:p>
  </w:endnote>
  <w:endnote w:type="continuationSeparator" w:id="0">
    <w:p w14:paraId="25497044" w14:textId="77777777" w:rsidR="0065468C" w:rsidRDefault="00654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98027" w14:textId="77777777" w:rsidR="005E38DC" w:rsidRDefault="005E3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02642" w14:textId="77777777" w:rsidR="005E38DC" w:rsidRDefault="005E3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2B828" w14:textId="77777777" w:rsidR="005E38DC" w:rsidRDefault="005E3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3D38B" w14:textId="77777777" w:rsidR="0065468C" w:rsidRDefault="0065468C">
      <w:r>
        <w:separator/>
      </w:r>
    </w:p>
  </w:footnote>
  <w:footnote w:type="continuationSeparator" w:id="0">
    <w:p w14:paraId="6E3A96F2" w14:textId="77777777" w:rsidR="0065468C" w:rsidRDefault="00654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2F913" w14:textId="77777777" w:rsidR="005E38DC" w:rsidRDefault="005E3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67B2B" w14:textId="77777777" w:rsidR="005E38DC" w:rsidRDefault="005E38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1C"/>
    <w:rsid w:val="0005489D"/>
    <w:rsid w:val="000571AE"/>
    <w:rsid w:val="00064B05"/>
    <w:rsid w:val="000A6394"/>
    <w:rsid w:val="000B4A2F"/>
    <w:rsid w:val="000B7FED"/>
    <w:rsid w:val="000C038A"/>
    <w:rsid w:val="000C6598"/>
    <w:rsid w:val="000D56DB"/>
    <w:rsid w:val="000E67C4"/>
    <w:rsid w:val="00145D43"/>
    <w:rsid w:val="001604B9"/>
    <w:rsid w:val="00192C46"/>
    <w:rsid w:val="001A08B3"/>
    <w:rsid w:val="001A562F"/>
    <w:rsid w:val="001A7B60"/>
    <w:rsid w:val="001B52F0"/>
    <w:rsid w:val="001B7A65"/>
    <w:rsid w:val="001C568A"/>
    <w:rsid w:val="001E41F3"/>
    <w:rsid w:val="00230D34"/>
    <w:rsid w:val="002447AE"/>
    <w:rsid w:val="00252630"/>
    <w:rsid w:val="0026004D"/>
    <w:rsid w:val="002640DD"/>
    <w:rsid w:val="002730B0"/>
    <w:rsid w:val="00275458"/>
    <w:rsid w:val="0027563B"/>
    <w:rsid w:val="00275D12"/>
    <w:rsid w:val="002807BD"/>
    <w:rsid w:val="00284FEB"/>
    <w:rsid w:val="002860C4"/>
    <w:rsid w:val="0028612F"/>
    <w:rsid w:val="002A5C56"/>
    <w:rsid w:val="002B21CF"/>
    <w:rsid w:val="002B5741"/>
    <w:rsid w:val="002B7FA5"/>
    <w:rsid w:val="002E4DC5"/>
    <w:rsid w:val="002F2DCD"/>
    <w:rsid w:val="00300C20"/>
    <w:rsid w:val="00305409"/>
    <w:rsid w:val="00324A06"/>
    <w:rsid w:val="00352833"/>
    <w:rsid w:val="003609EF"/>
    <w:rsid w:val="0036231A"/>
    <w:rsid w:val="00374DD4"/>
    <w:rsid w:val="003C3BF0"/>
    <w:rsid w:val="003D2519"/>
    <w:rsid w:val="003E1A36"/>
    <w:rsid w:val="003F5D8A"/>
    <w:rsid w:val="00405411"/>
    <w:rsid w:val="00410371"/>
    <w:rsid w:val="004242F1"/>
    <w:rsid w:val="004414A9"/>
    <w:rsid w:val="00456761"/>
    <w:rsid w:val="00464E5F"/>
    <w:rsid w:val="00466DC4"/>
    <w:rsid w:val="0047186A"/>
    <w:rsid w:val="004918ED"/>
    <w:rsid w:val="004B6642"/>
    <w:rsid w:val="004B6A23"/>
    <w:rsid w:val="004B75B7"/>
    <w:rsid w:val="004E155F"/>
    <w:rsid w:val="004E55BA"/>
    <w:rsid w:val="00507E52"/>
    <w:rsid w:val="00513976"/>
    <w:rsid w:val="0051580D"/>
    <w:rsid w:val="00520255"/>
    <w:rsid w:val="00547111"/>
    <w:rsid w:val="0056101E"/>
    <w:rsid w:val="0059117D"/>
    <w:rsid w:val="00592D74"/>
    <w:rsid w:val="005E2C44"/>
    <w:rsid w:val="005E38DC"/>
    <w:rsid w:val="005E7985"/>
    <w:rsid w:val="00621188"/>
    <w:rsid w:val="006257ED"/>
    <w:rsid w:val="0065468C"/>
    <w:rsid w:val="00654845"/>
    <w:rsid w:val="006647D4"/>
    <w:rsid w:val="00695808"/>
    <w:rsid w:val="006A1045"/>
    <w:rsid w:val="006A593D"/>
    <w:rsid w:val="006A5D7C"/>
    <w:rsid w:val="006B175C"/>
    <w:rsid w:val="006B46FB"/>
    <w:rsid w:val="006C1423"/>
    <w:rsid w:val="006C675D"/>
    <w:rsid w:val="006E21FB"/>
    <w:rsid w:val="007066A2"/>
    <w:rsid w:val="0075520A"/>
    <w:rsid w:val="00780EFD"/>
    <w:rsid w:val="00792342"/>
    <w:rsid w:val="007977A8"/>
    <w:rsid w:val="007B4864"/>
    <w:rsid w:val="007B512A"/>
    <w:rsid w:val="007C1D96"/>
    <w:rsid w:val="007C2097"/>
    <w:rsid w:val="007D6A07"/>
    <w:rsid w:val="007E42A0"/>
    <w:rsid w:val="007F7259"/>
    <w:rsid w:val="008040A8"/>
    <w:rsid w:val="00810D95"/>
    <w:rsid w:val="00816D6B"/>
    <w:rsid w:val="008279FA"/>
    <w:rsid w:val="008626E7"/>
    <w:rsid w:val="00870EE7"/>
    <w:rsid w:val="008863B9"/>
    <w:rsid w:val="008A349E"/>
    <w:rsid w:val="008A45A6"/>
    <w:rsid w:val="008A78C1"/>
    <w:rsid w:val="008B0EE4"/>
    <w:rsid w:val="008C6199"/>
    <w:rsid w:val="008F49ED"/>
    <w:rsid w:val="008F686C"/>
    <w:rsid w:val="00903039"/>
    <w:rsid w:val="00906105"/>
    <w:rsid w:val="009148DE"/>
    <w:rsid w:val="0092226A"/>
    <w:rsid w:val="00922531"/>
    <w:rsid w:val="0092484D"/>
    <w:rsid w:val="0093256F"/>
    <w:rsid w:val="00941E30"/>
    <w:rsid w:val="00951DE9"/>
    <w:rsid w:val="00954E66"/>
    <w:rsid w:val="00965506"/>
    <w:rsid w:val="00975396"/>
    <w:rsid w:val="009777D9"/>
    <w:rsid w:val="0098755A"/>
    <w:rsid w:val="00991B88"/>
    <w:rsid w:val="009A5753"/>
    <w:rsid w:val="009A579D"/>
    <w:rsid w:val="009E3297"/>
    <w:rsid w:val="009E59ED"/>
    <w:rsid w:val="009F734F"/>
    <w:rsid w:val="00A054C8"/>
    <w:rsid w:val="00A246B6"/>
    <w:rsid w:val="00A27479"/>
    <w:rsid w:val="00A47E70"/>
    <w:rsid w:val="00A50CF0"/>
    <w:rsid w:val="00A51FF5"/>
    <w:rsid w:val="00A560B2"/>
    <w:rsid w:val="00A56800"/>
    <w:rsid w:val="00A7671C"/>
    <w:rsid w:val="00A77AEF"/>
    <w:rsid w:val="00AA0769"/>
    <w:rsid w:val="00AA2CBC"/>
    <w:rsid w:val="00AC5820"/>
    <w:rsid w:val="00AC5A3B"/>
    <w:rsid w:val="00AD1CD8"/>
    <w:rsid w:val="00AD3FBD"/>
    <w:rsid w:val="00B11B97"/>
    <w:rsid w:val="00B20A5D"/>
    <w:rsid w:val="00B258BB"/>
    <w:rsid w:val="00B67B97"/>
    <w:rsid w:val="00B73DB2"/>
    <w:rsid w:val="00B93E67"/>
    <w:rsid w:val="00B968C8"/>
    <w:rsid w:val="00B972CE"/>
    <w:rsid w:val="00B97C99"/>
    <w:rsid w:val="00BA3EC5"/>
    <w:rsid w:val="00BA51D9"/>
    <w:rsid w:val="00BB5DFC"/>
    <w:rsid w:val="00BB65C8"/>
    <w:rsid w:val="00BD279D"/>
    <w:rsid w:val="00BD6BB8"/>
    <w:rsid w:val="00BD6EC2"/>
    <w:rsid w:val="00BF2326"/>
    <w:rsid w:val="00BF30BD"/>
    <w:rsid w:val="00BF6857"/>
    <w:rsid w:val="00C17373"/>
    <w:rsid w:val="00C66BA2"/>
    <w:rsid w:val="00C95985"/>
    <w:rsid w:val="00C96EDE"/>
    <w:rsid w:val="00CB412A"/>
    <w:rsid w:val="00CC5026"/>
    <w:rsid w:val="00CC68D0"/>
    <w:rsid w:val="00CF1D24"/>
    <w:rsid w:val="00D03F9A"/>
    <w:rsid w:val="00D06D51"/>
    <w:rsid w:val="00D24991"/>
    <w:rsid w:val="00D50255"/>
    <w:rsid w:val="00D65201"/>
    <w:rsid w:val="00D66520"/>
    <w:rsid w:val="00D665AF"/>
    <w:rsid w:val="00DB3349"/>
    <w:rsid w:val="00DE34CF"/>
    <w:rsid w:val="00E13F3D"/>
    <w:rsid w:val="00E14583"/>
    <w:rsid w:val="00E16066"/>
    <w:rsid w:val="00E30704"/>
    <w:rsid w:val="00E34898"/>
    <w:rsid w:val="00E8047D"/>
    <w:rsid w:val="00EA718C"/>
    <w:rsid w:val="00EB09B7"/>
    <w:rsid w:val="00ED01B2"/>
    <w:rsid w:val="00ED02C1"/>
    <w:rsid w:val="00ED2C3A"/>
    <w:rsid w:val="00EE7D7C"/>
    <w:rsid w:val="00F130D2"/>
    <w:rsid w:val="00F17101"/>
    <w:rsid w:val="00F25D98"/>
    <w:rsid w:val="00F300FB"/>
    <w:rsid w:val="00F61629"/>
    <w:rsid w:val="00F64BF5"/>
    <w:rsid w:val="00F763F3"/>
    <w:rsid w:val="00FB6386"/>
    <w:rsid w:val="00FE75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B21CF"/>
    <w:rPr>
      <w:rFonts w:ascii="Times New Roman" w:hAnsi="Times New Roman"/>
      <w:lang w:val="en-GB" w:eastAsia="en-US"/>
    </w:rPr>
  </w:style>
  <w:style w:type="character" w:customStyle="1" w:styleId="THChar">
    <w:name w:val="TH Char"/>
    <w:link w:val="TH"/>
    <w:qFormat/>
    <w:rsid w:val="002B21CF"/>
    <w:rPr>
      <w:rFonts w:ascii="Arial" w:hAnsi="Arial"/>
      <w:b/>
      <w:lang w:val="en-GB" w:eastAsia="en-US"/>
    </w:rPr>
  </w:style>
  <w:style w:type="character" w:customStyle="1" w:styleId="TFChar">
    <w:name w:val="TF Char"/>
    <w:link w:val="TF"/>
    <w:qFormat/>
    <w:rsid w:val="002B21CF"/>
    <w:rPr>
      <w:rFonts w:ascii="Arial" w:hAnsi="Arial"/>
      <w:b/>
      <w:lang w:val="en-GB" w:eastAsia="en-US"/>
    </w:rPr>
  </w:style>
  <w:style w:type="character" w:customStyle="1" w:styleId="NOZchn">
    <w:name w:val="NO Zchn"/>
    <w:link w:val="NO"/>
    <w:rsid w:val="002B21CF"/>
    <w:rPr>
      <w:rFonts w:ascii="Times New Roman" w:hAnsi="Times New Roman"/>
      <w:lang w:val="en-GB" w:eastAsia="en-US"/>
    </w:rPr>
  </w:style>
  <w:style w:type="character" w:customStyle="1" w:styleId="B2Char">
    <w:name w:val="B2 Char"/>
    <w:link w:val="B2"/>
    <w:qFormat/>
    <w:rsid w:val="008A349E"/>
    <w:rPr>
      <w:rFonts w:ascii="Times New Roman" w:hAnsi="Times New Roman"/>
      <w:lang w:val="en-GB" w:eastAsia="en-US"/>
    </w:rPr>
  </w:style>
  <w:style w:type="character" w:customStyle="1" w:styleId="NOChar">
    <w:name w:val="NO Char"/>
    <w:qFormat/>
    <w:rsid w:val="006C1423"/>
    <w:rPr>
      <w:rFonts w:eastAsia="Times New Roman"/>
    </w:rPr>
  </w:style>
  <w:style w:type="table" w:styleId="TableGrid">
    <w:name w:val="Table Grid"/>
    <w:basedOn w:val="TableNormal"/>
    <w:rsid w:val="00BB6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4D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3.vsd"/><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1.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5AIRPNAIUNRU-859666464-7499</_dlc_DocId>
    <_dlc_DocIdUrl xmlns="71c5aaf6-e6ce-465b-b873-5148d2a4c105">
      <Url>https://nokia.sharepoint.com/sites/c5g/e2earch/_layouts/15/DocIdRedir.aspx?ID=5AIRPNAIUNRU-859666464-7499</Url>
      <Description>5AIRPNAIUNRU-859666464-7499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CF7A6F0E-3240-4E38-8FB8-3C92DF626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2831</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18931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Stanczak, Jedrzej (Nokia - PL/Wroclaw)</dc:creator>
  <cp:keywords/>
  <dc:description/>
  <cp:lastModifiedBy>Nokia</cp:lastModifiedBy>
  <cp:revision>9</cp:revision>
  <cp:lastPrinted>1899-12-31T23:00:00Z</cp:lastPrinted>
  <dcterms:created xsi:type="dcterms:W3CDTF">2020-10-16T11:39:00Z</dcterms:created>
  <dcterms:modified xsi:type="dcterms:W3CDTF">2020-10-22T13:16:00Z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5b2b4c0f-fa54-4bb9-91f2-40a2526c5af7</vt:lpwstr>
  </property>
</Properties>
</file>